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60CC2" w14:textId="0CE06AA2" w:rsidR="006856B7" w:rsidRDefault="00DC2E4C" w:rsidP="003656F3">
      <w:pPr>
        <w:rPr>
          <w:b/>
        </w:rPr>
      </w:pPr>
      <w:r w:rsidRPr="00B71AA7">
        <w:rPr>
          <w:b/>
        </w:rPr>
        <w:t xml:space="preserve">ZAŁĄCZNIK NR 2 DO SWZ – FORMULARZ OFERTY </w:t>
      </w:r>
    </w:p>
    <w:p w14:paraId="2417887D" w14:textId="77777777" w:rsidR="001342C0" w:rsidRDefault="001342C0" w:rsidP="006856B7">
      <w:pPr>
        <w:jc w:val="right"/>
      </w:pPr>
    </w:p>
    <w:p w14:paraId="0554155E" w14:textId="77777777" w:rsidR="00DC2E4C" w:rsidRPr="00B71AA7" w:rsidRDefault="00DC2E4C" w:rsidP="003656F3">
      <w:pPr>
        <w:ind w:right="989"/>
        <w:jc w:val="right"/>
        <w:rPr>
          <w:b/>
        </w:rPr>
      </w:pPr>
      <w:r w:rsidRPr="00B71AA7">
        <w:rPr>
          <w:b/>
        </w:rPr>
        <w:t>Zamawiający:</w:t>
      </w:r>
    </w:p>
    <w:p w14:paraId="6160456D" w14:textId="4430B67A" w:rsidR="00F62662" w:rsidRPr="00F62662" w:rsidRDefault="00BD135C" w:rsidP="006732B8">
      <w:pPr>
        <w:spacing w:before="120" w:after="120"/>
        <w:ind w:left="5672" w:firstLine="565"/>
        <w:contextualSpacing/>
        <w:jc w:val="center"/>
        <w:rPr>
          <w:rFonts w:ascii="Verdana" w:eastAsia="Verdana" w:hAnsi="Verdana" w:cs="Verdana"/>
          <w:b/>
        </w:rPr>
      </w:pPr>
      <w:r>
        <w:rPr>
          <w:rFonts w:cstheme="minorHAnsi"/>
          <w:b/>
          <w:bCs/>
        </w:rPr>
        <w:t>PGE Energetyka Kolejowa Operator sp. z o.o.</w:t>
      </w:r>
    </w:p>
    <w:p w14:paraId="455449BA" w14:textId="77777777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 xml:space="preserve">w imieniu i na </w:t>
      </w:r>
      <w:proofErr w:type="gramStart"/>
      <w:r w:rsidRPr="00F62662">
        <w:rPr>
          <w:rFonts w:ascii="Verdana" w:eastAsia="Verdana" w:hAnsi="Verdana" w:cs="Verdana"/>
        </w:rPr>
        <w:t>rzecz</w:t>
      </w:r>
      <w:proofErr w:type="gramEnd"/>
      <w:r w:rsidRPr="00F62662">
        <w:rPr>
          <w:rFonts w:ascii="Verdana" w:eastAsia="Verdana" w:hAnsi="Verdana" w:cs="Verdana"/>
        </w:rPr>
        <w:t xml:space="preserve"> której działa:</w:t>
      </w:r>
    </w:p>
    <w:p w14:paraId="26391F41" w14:textId="5E8F9C20" w:rsidR="00F62662" w:rsidRPr="00D21BCD" w:rsidRDefault="00371A53" w:rsidP="006732B8">
      <w:pPr>
        <w:spacing w:before="120" w:after="120"/>
        <w:ind w:left="7230" w:hanging="282"/>
        <w:contextualSpacing/>
        <w:jc w:val="center"/>
        <w:rPr>
          <w:rFonts w:ascii="Verdana" w:eastAsia="Verdana" w:hAnsi="Verdana" w:cs="Verdana"/>
          <w:b/>
        </w:rPr>
      </w:pPr>
      <w:r w:rsidRPr="006732B8">
        <w:rPr>
          <w:rFonts w:cstheme="minorHAnsi"/>
          <w:b/>
          <w:bCs/>
        </w:rPr>
        <w:t>PGE Energetyka Kolejowa Holding sp. z o.o.</w:t>
      </w:r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</w:p>
    <w:p w14:paraId="5CCADBD2" w14:textId="5BCE6A61" w:rsidR="00B71AA7" w:rsidRPr="007F1989" w:rsidRDefault="00F62662" w:rsidP="00D21BCD">
      <w:pPr>
        <w:ind w:left="5672" w:firstLine="709"/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1E1135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3B710BAF" w:rsidR="00DC2E4C" w:rsidRPr="007F1989" w:rsidRDefault="00DC2E4C" w:rsidP="001E1135">
      <w:pPr>
        <w:jc w:val="center"/>
      </w:pPr>
      <w:r w:rsidRPr="00FF63A8">
        <w:t xml:space="preserve">w Postępowaniu na </w:t>
      </w:r>
      <w:r w:rsidR="00E44193">
        <w:rPr>
          <w:rFonts w:ascii="Verdana" w:hAnsi="Verdana" w:cstheme="majorBidi"/>
          <w:b/>
          <w:bCs/>
          <w:szCs w:val="26"/>
        </w:rPr>
        <w:t>Modernizacja ogrodzeń podstacji trakcyjnych i stacji transformatorowych</w:t>
      </w:r>
    </w:p>
    <w:p w14:paraId="19EAABB1" w14:textId="189739FD" w:rsidR="00DC2E4C" w:rsidRDefault="00DC2E4C" w:rsidP="001E1135">
      <w:pPr>
        <w:jc w:val="center"/>
      </w:pPr>
      <w:r w:rsidRPr="00FF63A8">
        <w:t xml:space="preserve">Nr Postępowania nadany sprawie przez Zamawiającego: </w:t>
      </w:r>
      <w:r w:rsidR="0064783B">
        <w:rPr>
          <w:b/>
          <w:bCs/>
        </w:rPr>
        <w:t>POST/HZ/EO/HZL/00060/2026</w:t>
      </w:r>
    </w:p>
    <w:p w14:paraId="5AC95EFF" w14:textId="77777777" w:rsidR="00DC2E4C" w:rsidRDefault="00DC2E4C" w:rsidP="001E1135"/>
    <w:p w14:paraId="7A4E313A" w14:textId="6760D158" w:rsidR="00DC2E4C" w:rsidRPr="00B71AA7" w:rsidRDefault="001342C0" w:rsidP="001E1135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1E1135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</w:tbl>
    <w:p w14:paraId="0F06545B" w14:textId="77777777" w:rsidR="00DC2E4C" w:rsidRDefault="00DC2E4C" w:rsidP="001E1135"/>
    <w:p w14:paraId="00DEE5ED" w14:textId="77777777" w:rsidR="00DC2E4C" w:rsidRPr="00B71AA7" w:rsidRDefault="00DC2E4C" w:rsidP="001E1135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1E1135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roofErr w:type="spellStart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</w:t>
            </w:r>
            <w:proofErr w:type="spellEnd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</w:tbl>
    <w:p w14:paraId="2B413772" w14:textId="77777777" w:rsidR="00DC2E4C" w:rsidRDefault="00DC2E4C" w:rsidP="001E1135"/>
    <w:p w14:paraId="7FF8E1B5" w14:textId="3C106D6F" w:rsidR="00DC2E4C" w:rsidRDefault="001342C0" w:rsidP="001E1135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1E1135">
      <w:pPr>
        <w:pStyle w:val="Akapitzlist"/>
        <w:spacing w:after="240"/>
        <w:rPr>
          <w:b/>
        </w:rPr>
      </w:pPr>
    </w:p>
    <w:p w14:paraId="09F7E008" w14:textId="16804D91" w:rsidR="00DC2E4C" w:rsidRDefault="00DC2E4C" w:rsidP="001E1135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976"/>
        <w:gridCol w:w="1640"/>
        <w:gridCol w:w="1400"/>
        <w:gridCol w:w="2347"/>
      </w:tblGrid>
      <w:tr w:rsidR="00C75417" w:rsidRPr="00604915" w14:paraId="2DAD6200" w14:textId="77777777" w:rsidTr="000E4537">
        <w:trPr>
          <w:trHeight w:val="1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00B948C8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5F29E212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64D2A39F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7FDBFFF2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  <w:p w14:paraId="35F6EA6A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[stawka VAT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…</w:t>
            </w: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%]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5C8BB5F4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76D03C7C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C75417" w:rsidRPr="00604915" w14:paraId="1E3B4BF3" w14:textId="77777777" w:rsidTr="00FF33C9">
        <w:trPr>
          <w:trHeight w:val="1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F9564B3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51452AE7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58BADC4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3A962DD7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2E6971B0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FF33C9" w:rsidRPr="00604915" w14:paraId="68B29646" w14:textId="77777777" w:rsidTr="00FF33C9">
        <w:trPr>
          <w:trHeight w:val="6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E006D" w14:textId="17B5BEC0" w:rsidR="00FF33C9" w:rsidRPr="00604915" w:rsidRDefault="00653A0E" w:rsidP="00FF33C9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1A7466" w:themeColor="text2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31FA1" w14:textId="34817560" w:rsidR="00FF33C9" w:rsidRPr="00604915" w:rsidRDefault="00E949B1" w:rsidP="00FF33C9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b/>
                <w:bCs/>
              </w:rPr>
              <w:t xml:space="preserve">Część I - </w:t>
            </w:r>
            <w:r w:rsidR="00FF33C9" w:rsidRPr="00D20BAB">
              <w:rPr>
                <w:b/>
                <w:bCs/>
              </w:rPr>
              <w:t>Modernizacja ogrodzenia ST5 SO-I Krzyż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128A6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134E1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68E02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FF33C9" w:rsidRPr="00604915" w14:paraId="56237EB9" w14:textId="77777777" w:rsidTr="00FF33C9">
        <w:trPr>
          <w:trHeight w:val="6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64E3E" w14:textId="2E1D455B" w:rsidR="00FF33C9" w:rsidRPr="00604915" w:rsidRDefault="00653A0E" w:rsidP="00FF33C9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1A7466" w:themeColor="text2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472DF" w14:textId="33FA8116" w:rsidR="00FF33C9" w:rsidRPr="00604915" w:rsidRDefault="00E949B1" w:rsidP="00FF33C9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b/>
                <w:bCs/>
              </w:rPr>
              <w:t xml:space="preserve">Część II - </w:t>
            </w:r>
            <w:r w:rsidR="00FF33C9" w:rsidRPr="00D20BAB">
              <w:rPr>
                <w:b/>
                <w:bCs/>
              </w:rPr>
              <w:t>Modernizacja ogrodzenia PT Kije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D7A064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30EBD3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D3F324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FF33C9" w:rsidRPr="00604915" w14:paraId="0CF973FF" w14:textId="77777777" w:rsidTr="00FF33C9">
        <w:trPr>
          <w:trHeight w:val="6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BDD51" w14:textId="53E20928" w:rsidR="00FF33C9" w:rsidRPr="00604915" w:rsidRDefault="00653A0E" w:rsidP="00FF33C9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1A7466" w:themeColor="text2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61FD4" w14:textId="788B89EE" w:rsidR="00FF33C9" w:rsidRPr="00604915" w:rsidRDefault="00E949B1" w:rsidP="00FF33C9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b/>
                <w:bCs/>
              </w:rPr>
              <w:t>Część I</w:t>
            </w:r>
            <w:r w:rsidR="00653A0E">
              <w:rPr>
                <w:b/>
                <w:bCs/>
              </w:rPr>
              <w:t>II</w:t>
            </w:r>
            <w:r>
              <w:rPr>
                <w:b/>
                <w:bCs/>
              </w:rPr>
              <w:t xml:space="preserve"> - </w:t>
            </w:r>
            <w:r w:rsidR="00FF33C9" w:rsidRPr="00D20BAB">
              <w:rPr>
                <w:b/>
                <w:bCs/>
              </w:rPr>
              <w:t>Modernizacja ogrodzenia PT Oborniki Wlkp.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FD2B8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3BA5A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102EA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FF33C9" w:rsidRPr="00604915" w14:paraId="63B2EE39" w14:textId="77777777" w:rsidTr="00FF33C9">
        <w:trPr>
          <w:trHeight w:val="6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80CBB" w14:textId="14CF4993" w:rsidR="00FF33C9" w:rsidRPr="00604915" w:rsidRDefault="00653A0E" w:rsidP="00FF33C9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1A7466" w:themeColor="text2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D406A" w14:textId="6F465262" w:rsidR="00FF33C9" w:rsidRPr="00604915" w:rsidRDefault="00E949B1" w:rsidP="00FF33C9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b/>
                <w:bCs/>
              </w:rPr>
              <w:t xml:space="preserve">Część </w:t>
            </w:r>
            <w:r w:rsidR="00653A0E">
              <w:rPr>
                <w:b/>
                <w:bCs/>
              </w:rPr>
              <w:t>I</w:t>
            </w:r>
            <w:r>
              <w:rPr>
                <w:b/>
                <w:bCs/>
              </w:rPr>
              <w:t xml:space="preserve">V - </w:t>
            </w:r>
            <w:r w:rsidR="00FF33C9" w:rsidRPr="00D20BAB">
              <w:rPr>
                <w:b/>
                <w:bCs/>
              </w:rPr>
              <w:t>Modernizacja ogrodzenia PT Rogoźno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D2495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14E8E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F830A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FF33C9" w:rsidRPr="00604915" w14:paraId="09540F51" w14:textId="77777777" w:rsidTr="00FF33C9">
        <w:trPr>
          <w:trHeight w:val="6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D4F6E" w14:textId="04F4FC9B" w:rsidR="00FF33C9" w:rsidRPr="00604915" w:rsidRDefault="00653A0E" w:rsidP="00FF33C9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1A7466" w:themeColor="text2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CFAA4" w14:textId="458B8506" w:rsidR="00FF33C9" w:rsidRPr="00604915" w:rsidRDefault="00E949B1" w:rsidP="00FF33C9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49B1">
              <w:rPr>
                <w:b/>
                <w:bCs/>
              </w:rPr>
              <w:t xml:space="preserve">Część </w:t>
            </w:r>
            <w:r>
              <w:rPr>
                <w:b/>
                <w:bCs/>
              </w:rPr>
              <w:t>V</w:t>
            </w:r>
            <w:r w:rsidRPr="00E949B1">
              <w:rPr>
                <w:b/>
                <w:bCs/>
              </w:rPr>
              <w:t xml:space="preserve"> - </w:t>
            </w:r>
            <w:r w:rsidR="00FF33C9" w:rsidRPr="00D20BAB">
              <w:rPr>
                <w:b/>
                <w:bCs/>
              </w:rPr>
              <w:t>Modernizacja ogrodzenia PT Wierna Rzeka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82A97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76A180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E5949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FF33C9" w:rsidRPr="00604915" w14:paraId="00362AEB" w14:textId="77777777" w:rsidTr="00FF33C9">
        <w:trPr>
          <w:trHeight w:val="6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B9658" w14:textId="5D10CC25" w:rsidR="00FF33C9" w:rsidRPr="00604915" w:rsidRDefault="00653A0E" w:rsidP="00FF33C9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1A7466" w:themeColor="text2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38FF9" w14:textId="147B124C" w:rsidR="00FF33C9" w:rsidRPr="00604915" w:rsidRDefault="00E949B1" w:rsidP="00FF33C9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49B1">
              <w:rPr>
                <w:b/>
                <w:bCs/>
              </w:rPr>
              <w:t xml:space="preserve">Część </w:t>
            </w:r>
            <w:r>
              <w:rPr>
                <w:b/>
                <w:bCs/>
              </w:rPr>
              <w:t>VI</w:t>
            </w:r>
            <w:r w:rsidRPr="00E949B1">
              <w:rPr>
                <w:b/>
                <w:bCs/>
              </w:rPr>
              <w:t xml:space="preserve"> - </w:t>
            </w:r>
            <w:r w:rsidR="00FF33C9" w:rsidRPr="00D20BAB">
              <w:rPr>
                <w:b/>
                <w:bCs/>
              </w:rPr>
              <w:t>Modernizacja ogrodzenia PT Włocławek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733C7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A177C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3C0BE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FF33C9" w:rsidRPr="00604915" w14:paraId="0CADB452" w14:textId="77777777" w:rsidTr="00FF33C9">
        <w:trPr>
          <w:trHeight w:val="6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08857" w14:textId="58FAD40B" w:rsidR="00FF33C9" w:rsidRPr="00604915" w:rsidRDefault="00653A0E" w:rsidP="00FF33C9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1A7466" w:themeColor="text2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B47B2" w14:textId="50799C4A" w:rsidR="00FF33C9" w:rsidRPr="00604915" w:rsidRDefault="00E949B1" w:rsidP="00FF33C9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949B1">
              <w:rPr>
                <w:b/>
                <w:bCs/>
              </w:rPr>
              <w:t xml:space="preserve">Część </w:t>
            </w:r>
            <w:r>
              <w:rPr>
                <w:b/>
                <w:bCs/>
              </w:rPr>
              <w:t xml:space="preserve">VII - </w:t>
            </w:r>
            <w:r w:rsidR="00FF33C9" w:rsidRPr="00D20BAB">
              <w:rPr>
                <w:b/>
                <w:bCs/>
              </w:rPr>
              <w:t>Modernizacja ogrodzenia PT Złotniki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A6C8D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344D9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51AB0" w14:textId="77777777" w:rsidR="00FF33C9" w:rsidRPr="00604915" w:rsidRDefault="00FF33C9" w:rsidP="00FF33C9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5DA66FE" w14:textId="19277954" w:rsidR="007F1989" w:rsidRDefault="003C1D9C" w:rsidP="001E1135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t>Oferujemy wykonanie przedmiotu Zamówienia w terminie: zgodnym z SWZ.</w:t>
      </w:r>
    </w:p>
    <w:p w14:paraId="1E78C3EC" w14:textId="7C0A653A" w:rsidR="00DC2E4C" w:rsidRPr="00063C0D" w:rsidRDefault="00DC2E4C" w:rsidP="001E1135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t>OŚWIADCZENIA I INFORMACJE:</w:t>
      </w:r>
    </w:p>
    <w:p w14:paraId="1A0106DC" w14:textId="33692C0A" w:rsidR="00DC2E4C" w:rsidRDefault="00DC2E4C" w:rsidP="001E1135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1E1135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Default="00087646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515897">
        <w:rPr>
          <w:color w:val="000000" w:themeColor="text1"/>
        </w:rPr>
        <w:t>składek</w:t>
      </w:r>
      <w:r w:rsidR="0084040D" w:rsidRPr="00515897">
        <w:rPr>
          <w:color w:val="000000" w:themeColor="text1"/>
        </w:rPr>
        <w:t xml:space="preserve"> związanych z ubezpieczeniem społecznym</w:t>
      </w:r>
      <w:r w:rsidR="002D655E">
        <w:rPr>
          <w:color w:val="000000" w:themeColor="text1"/>
        </w:rPr>
        <w:t>,</w:t>
      </w:r>
    </w:p>
    <w:p w14:paraId="42CA94B1" w14:textId="4589F7B5" w:rsidR="00063C0D" w:rsidRDefault="00DC2E4C" w:rsidP="001E1135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2938E5CA" w:rsidR="009C5E9F" w:rsidRPr="00F70844" w:rsidRDefault="009C5E9F" w:rsidP="001E1135">
      <w:pPr>
        <w:pStyle w:val="Styl1"/>
        <w:jc w:val="both"/>
      </w:pPr>
      <w:r w:rsidRPr="00F70844">
        <w:t>Akceptujemy treść projektowanych postanowień</w:t>
      </w:r>
      <w:r w:rsidR="00FD6B84" w:rsidRPr="00F70844">
        <w:t xml:space="preserve"> OWZ</w:t>
      </w:r>
      <w:r w:rsidR="00F70844" w:rsidRPr="00F70844">
        <w:t>RB</w:t>
      </w:r>
      <w:r w:rsidRPr="00F70844">
        <w:t xml:space="preserve"> załączonych do SWZ i</w:t>
      </w:r>
      <w:r w:rsidR="000F330D" w:rsidRPr="00F70844">
        <w:t> </w:t>
      </w:r>
      <w:r w:rsidRPr="00F70844">
        <w:t>w</w:t>
      </w:r>
      <w:r w:rsidR="000F330D" w:rsidRPr="00F70844">
        <w:t> </w:t>
      </w:r>
      <w:r w:rsidRPr="00F70844">
        <w:t xml:space="preserve">przypadku wyboru naszej Oferty </w:t>
      </w:r>
      <w:r w:rsidR="002F6D71" w:rsidRPr="00F70844">
        <w:t xml:space="preserve">przyjmiemy Zamówienie do realizacji </w:t>
      </w:r>
      <w:r w:rsidRPr="00F70844">
        <w:t xml:space="preserve">na warunkach określonych przez Zamawiającego. </w:t>
      </w:r>
    </w:p>
    <w:p w14:paraId="70B734D9" w14:textId="644CBEDA" w:rsidR="00063C0D" w:rsidRDefault="00DC2E4C" w:rsidP="001E1135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1E1135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1E1135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1E1135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1E1135">
      <w:pPr>
        <w:pStyle w:val="Styl1"/>
      </w:pPr>
      <w:r>
        <w:t>Oświadczamy, że</w:t>
      </w:r>
      <w:r w:rsidR="00DC2E4C">
        <w:t xml:space="preserve">: </w:t>
      </w:r>
    </w:p>
    <w:p w14:paraId="7DB00381" w14:textId="2AE6F5A1" w:rsidR="00DC2E4C" w:rsidRDefault="006E7CB5" w:rsidP="001E1135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90143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Przedmiot Zamó</w:t>
      </w:r>
      <w:r w:rsidR="00B126A1">
        <w:t>wienia wykonamy siłami własnymi,</w:t>
      </w:r>
    </w:p>
    <w:p w14:paraId="64836791" w14:textId="2A6EB638" w:rsidR="00B71AA7" w:rsidRDefault="006E7CB5" w:rsidP="001E1135">
      <w:pPr>
        <w:spacing w:before="40" w:after="240"/>
        <w:ind w:left="119" w:firstLine="468"/>
        <w:jc w:val="both"/>
      </w:pPr>
      <w:sdt>
        <w:sdtPr>
          <w:rPr>
            <w:rFonts w:ascii="Segoe UI Symbol" w:hAnsi="Segoe UI Symbol" w:cs="Segoe UI Symbol"/>
          </w:rPr>
          <w:id w:val="-481386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Powierzymy realizację następujących części/zakresu podwykonawcom</w:t>
      </w:r>
      <w:r w:rsidR="00B126A1">
        <w:t>.</w:t>
      </w:r>
      <w:r w:rsidR="00DC2E4C"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1E1135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1E1135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1E1135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1E1135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1E1135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64D49F8B" w14:textId="77777777" w:rsidR="00B71AA7" w:rsidRPr="006454D6" w:rsidRDefault="00B71AA7" w:rsidP="001E1135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1E1135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</w:tbl>
    <w:p w14:paraId="75C82A3F" w14:textId="77777777" w:rsidR="00B71AA7" w:rsidRDefault="00B71AA7" w:rsidP="001E1135">
      <w:pPr>
        <w:jc w:val="both"/>
      </w:pPr>
    </w:p>
    <w:p w14:paraId="1B09B0EB" w14:textId="77777777" w:rsidR="00B71AA7" w:rsidRDefault="00B71AA7" w:rsidP="001E1135">
      <w:pPr>
        <w:jc w:val="both"/>
      </w:pPr>
    </w:p>
    <w:p w14:paraId="6F29BFBF" w14:textId="4DD39982" w:rsidR="00DC2E4C" w:rsidRDefault="00DC2E4C" w:rsidP="001E1135">
      <w:pPr>
        <w:jc w:val="both"/>
      </w:pPr>
    </w:p>
    <w:p w14:paraId="2FADF6E7" w14:textId="7A057B77" w:rsidR="00063C0D" w:rsidRDefault="007F1989" w:rsidP="001E1135">
      <w:pPr>
        <w:pStyle w:val="Styl1"/>
      </w:pPr>
      <w:r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1E1135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7B1BEBF1" w:rsidR="00063C0D" w:rsidRDefault="00DC2E4C" w:rsidP="001E1135">
      <w:pPr>
        <w:pStyle w:val="Styl1"/>
      </w:pPr>
      <w:r>
        <w:t>Uważamy się za związanych niniejszą Ofertą na czas wskazany w SWZ, tj. przez okres</w:t>
      </w:r>
      <w:r w:rsidR="00B2689D">
        <w:t xml:space="preserve"> </w:t>
      </w:r>
      <w:r w:rsidR="00985705">
        <w:rPr>
          <w:rFonts w:cstheme="minorHAnsi"/>
          <w:b/>
          <w:bCs/>
        </w:rPr>
        <w:t>90 dni</w:t>
      </w:r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1E1135">
      <w:pPr>
        <w:pStyle w:val="Styl1"/>
      </w:pPr>
      <w:r>
        <w:t>Informujemy, że</w:t>
      </w:r>
      <w:r w:rsidR="00DC2E4C">
        <w:t>:</w:t>
      </w:r>
    </w:p>
    <w:p w14:paraId="50183FB0" w14:textId="5D46C85D" w:rsidR="00DC2E4C" w:rsidRDefault="006E7CB5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678656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n</w:t>
      </w:r>
      <w:r w:rsidR="001342C0">
        <w:t>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 w14:paraId="4D5030A2" w14:textId="70445540" w:rsidR="00DC2E4C" w:rsidRDefault="006E7CB5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764453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18668DB2" w14:textId="15EF8404" w:rsidR="00DC2E4C" w:rsidRDefault="00034147" w:rsidP="001E1135">
      <w:pPr>
        <w:pStyle w:val="Styl1"/>
        <w:jc w:val="both"/>
      </w:pPr>
      <w: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3156AD26" w14:textId="5306DE7F" w:rsidR="0035204E" w:rsidRDefault="0008511F" w:rsidP="001E1135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109AC800" w:rsidR="0035204E" w:rsidRPr="00D15E2A" w:rsidRDefault="00DC2E4C" w:rsidP="001E1135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404B7">
            <w:rPr>
              <w:rFonts w:cstheme="minorHAnsi"/>
            </w:rPr>
            <w:t>robót budowlanych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1E1135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1E1135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1E1135">
      <w:pPr>
        <w:pStyle w:val="Styl1"/>
        <w:jc w:val="both"/>
      </w:pPr>
      <w:r w:rsidRPr="007F1989"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6240B845" w:rsidR="0035204E" w:rsidRPr="007F1989" w:rsidRDefault="00DC2E4C" w:rsidP="001E1135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r w:rsidR="0064783B">
        <w:rPr>
          <w:b/>
          <w:bCs/>
        </w:rPr>
        <w:t>POST/HZ/EO/HZL/00060/2026</w:t>
      </w:r>
      <w:r w:rsidR="007E2E4A">
        <w:rPr>
          <w:b/>
          <w:bCs/>
        </w:rPr>
        <w:t>.</w:t>
      </w:r>
    </w:p>
    <w:p w14:paraId="66540FE4" w14:textId="6FEB769C" w:rsidR="00DC2E4C" w:rsidRDefault="001342C0" w:rsidP="001E1135">
      <w:pPr>
        <w:pStyle w:val="Styl1"/>
        <w:jc w:val="both"/>
      </w:pPr>
      <w:r>
        <w:lastRenderedPageBreak/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r>
        <w:t>__________________________________________</w:t>
      </w:r>
    </w:p>
    <w:p w14:paraId="0FBFF775" w14:textId="77777777" w:rsidR="00DC2E4C" w:rsidRPr="00DC2E4C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r>
        <w:t>__________________________________________</w:t>
      </w:r>
    </w:p>
    <w:p w14:paraId="5AA74B3C" w14:textId="77777777" w:rsidR="005B1766" w:rsidRDefault="005B1766" w:rsidP="001E1135">
      <w:pPr>
        <w:rPr>
          <w:rFonts w:eastAsia="Times New Roman" w:cs="Times New Roman"/>
          <w:b/>
          <w:szCs w:val="18"/>
        </w:rPr>
      </w:pPr>
    </w:p>
    <w:p w14:paraId="01265EBC" w14:textId="1F88D84D" w:rsidR="009446DE" w:rsidRDefault="009446DE" w:rsidP="001E1135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40B1B59D" w14:textId="4FBDC09C" w:rsidR="00735FA3" w:rsidRDefault="00735FA3" w:rsidP="0025236E">
      <w:pPr>
        <w:jc w:val="right"/>
        <w:outlineLvl w:val="0"/>
        <w:rPr>
          <w:rFonts w:ascii="Verdana" w:eastAsia="Times New Roman" w:hAnsi="Verdana" w:cs="Times New Roman"/>
          <w:b/>
          <w:szCs w:val="18"/>
        </w:rPr>
      </w:pPr>
      <w:r>
        <w:rPr>
          <w:rFonts w:ascii="Verdana" w:eastAsia="Times New Roman" w:hAnsi="Verdana" w:cs="Times New Roman"/>
          <w:b/>
          <w:szCs w:val="18"/>
        </w:rPr>
        <w:lastRenderedPageBreak/>
        <w:t>ZAŁĄCZNIK NR 3 DO SWZ</w:t>
      </w:r>
      <w:r w:rsidRPr="002F4834">
        <w:rPr>
          <w:rFonts w:ascii="Verdana" w:eastAsia="Times New Roman" w:hAnsi="Verdana" w:cs="Times New Roman"/>
          <w:b/>
          <w:szCs w:val="18"/>
        </w:rPr>
        <w:t xml:space="preserve"> </w:t>
      </w:r>
      <w:r w:rsidR="00C11B63">
        <w:rPr>
          <w:rFonts w:ascii="Verdana" w:eastAsia="Times New Roman" w:hAnsi="Verdana" w:cs="Times New Roman"/>
          <w:b/>
          <w:szCs w:val="18"/>
        </w:rPr>
        <w:t>– WYKAZ ROBÓT BUDOWLANYCH</w:t>
      </w:r>
    </w:p>
    <w:p w14:paraId="0617D1B6" w14:textId="77777777" w:rsidR="00241139" w:rsidRPr="002F4834" w:rsidRDefault="00241139" w:rsidP="00511BEA">
      <w:pPr>
        <w:jc w:val="right"/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41139" w:rsidRPr="00E6014D" w14:paraId="4743470B" w14:textId="77777777" w:rsidTr="00B664B4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01C837B" w14:textId="77777777" w:rsidR="00241139" w:rsidRPr="00E6014D" w:rsidRDefault="00241139" w:rsidP="00B664B4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0" w:name="_Hlk199417042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40ECF28E" w14:textId="77777777" w:rsidR="00241139" w:rsidRPr="00E6014D" w:rsidRDefault="00241139" w:rsidP="00B664B4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20880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DAD0B4F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297DCB8" w14:textId="1BA058B6" w:rsidR="00241139" w:rsidRPr="00B664B4" w:rsidRDefault="00BD135C" w:rsidP="00B664B4">
            <w:pPr>
              <w:jc w:val="center"/>
              <w:rPr>
                <w:rFonts w:eastAsia="Verdana"/>
                <w:b/>
                <w:bCs/>
              </w:rPr>
            </w:pPr>
            <w:r>
              <w:rPr>
                <w:rFonts w:cstheme="minorHAnsi"/>
                <w:b/>
                <w:bCs/>
              </w:rPr>
              <w:t>PGE Energetyka Kolejowa Operator sp. z o.o.</w:t>
            </w:r>
          </w:p>
          <w:p w14:paraId="46FB64F9" w14:textId="29FDD104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 xml:space="preserve">w imieniu i na </w:t>
            </w:r>
            <w:r w:rsidR="004C6A0E" w:rsidRPr="00B664B4">
              <w:rPr>
                <w:rFonts w:eastAsia="Verdana"/>
              </w:rPr>
              <w:t>rzecz,</w:t>
            </w:r>
            <w:r w:rsidR="004C6A0E">
              <w:rPr>
                <w:rFonts w:eastAsia="Verdana"/>
              </w:rPr>
              <w:t xml:space="preserve"> </w:t>
            </w:r>
            <w:r w:rsidRPr="00B664B4">
              <w:rPr>
                <w:rFonts w:eastAsia="Verdana"/>
              </w:rPr>
              <w:t>której działa:</w:t>
            </w:r>
          </w:p>
          <w:p w14:paraId="5C561737" w14:textId="21C6E288" w:rsidR="00241139" w:rsidRPr="00B664B4" w:rsidRDefault="00ED0267" w:rsidP="00ED0267">
            <w:pPr>
              <w:ind w:left="597" w:right="481"/>
              <w:jc w:val="center"/>
              <w:rPr>
                <w:rFonts w:eastAsia="Verdana"/>
                <w:b/>
                <w:bCs/>
              </w:rPr>
            </w:pPr>
            <w:r w:rsidRPr="006732B8">
              <w:rPr>
                <w:rFonts w:cstheme="minorHAnsi"/>
                <w:b/>
                <w:bCs/>
              </w:rPr>
              <w:t>PGE Energetyka Kolejowa Holding sp. z o.o.</w:t>
            </w:r>
          </w:p>
          <w:p w14:paraId="6DC57A2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4BEC6749" w14:textId="77777777" w:rsidR="00241139" w:rsidRPr="0005262B" w:rsidRDefault="00241139" w:rsidP="00B664B4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  <w:bookmarkEnd w:id="0"/>
    </w:tbl>
    <w:p w14:paraId="7C910F5D" w14:textId="77777777" w:rsidR="00735FA3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64075FFD" w14:textId="77777777" w:rsidR="00735FA3" w:rsidRPr="00524534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524534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09FA5AD5" w14:textId="7C59F2DF" w:rsidR="00735FA3" w:rsidRPr="00524534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524534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WYKONANYCH </w:t>
      </w:r>
      <w:r w:rsidR="00524534" w:rsidRPr="00524534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ROBÓT BUDOWALNYCH</w:t>
      </w:r>
    </w:p>
    <w:p w14:paraId="647B62C3" w14:textId="77777777" w:rsidR="00735FA3" w:rsidRPr="002F4834" w:rsidRDefault="00735FA3" w:rsidP="00735FA3">
      <w:pPr>
        <w:rPr>
          <w:rFonts w:ascii="Verdana" w:eastAsia="Times New Roman" w:hAnsi="Verdana" w:cs="Times New Roman"/>
          <w:b/>
          <w:szCs w:val="18"/>
        </w:rPr>
      </w:pPr>
    </w:p>
    <w:p w14:paraId="07927FAF" w14:textId="26850A4B" w:rsidR="00735FA3" w:rsidRDefault="00735FA3" w:rsidP="00735FA3">
      <w:pPr>
        <w:jc w:val="both"/>
        <w:rPr>
          <w:rFonts w:ascii="Verdana" w:eastAsia="Times New Roman" w:hAnsi="Verdana" w:cs="Times New Roman"/>
          <w:szCs w:val="18"/>
        </w:rPr>
      </w:pPr>
      <w:r w:rsidRPr="009C3B1B">
        <w:rPr>
          <w:rFonts w:ascii="Verdana" w:eastAsia="Times New Roman" w:hAnsi="Verdana" w:cs="Times New Roman"/>
          <w:szCs w:val="18"/>
        </w:rPr>
        <w:t xml:space="preserve">Składając </w:t>
      </w:r>
      <w:r w:rsidR="0097002C" w:rsidRPr="009C3B1B">
        <w:rPr>
          <w:rFonts w:ascii="Verdana" w:eastAsia="Times New Roman" w:hAnsi="Verdana" w:cs="Times New Roman"/>
          <w:szCs w:val="18"/>
        </w:rPr>
        <w:t>Ofertę</w:t>
      </w:r>
      <w:r w:rsidRPr="009C3B1B">
        <w:rPr>
          <w:rFonts w:ascii="Verdana" w:eastAsia="Times New Roman" w:hAnsi="Verdana" w:cs="Times New Roman"/>
          <w:szCs w:val="18"/>
        </w:rPr>
        <w:t xml:space="preserve"> w Postępowaniu zakupowym na </w:t>
      </w:r>
      <w:r w:rsidR="00E44193" w:rsidRPr="009C3B1B">
        <w:rPr>
          <w:rFonts w:ascii="Verdana" w:hAnsi="Verdana" w:cstheme="majorBidi"/>
          <w:b/>
          <w:bCs/>
          <w:szCs w:val="26"/>
        </w:rPr>
        <w:t>Modernizacja ogrodzeń podstacji trakcyjnych i stacji transformatorowych</w:t>
      </w:r>
      <w:r w:rsidRPr="009C3B1B">
        <w:rPr>
          <w:rFonts w:ascii="Verdana" w:eastAsia="Times New Roman" w:hAnsi="Verdana" w:cs="Times New Roman"/>
          <w:szCs w:val="18"/>
        </w:rPr>
        <w:t xml:space="preserve"> nr Postępowania: </w:t>
      </w:r>
      <w:r w:rsidR="0064783B" w:rsidRPr="009C3B1B">
        <w:rPr>
          <w:b/>
          <w:bCs/>
        </w:rPr>
        <w:t>POST/HZ/EO/HZL/00060/2026</w:t>
      </w:r>
      <w:r w:rsidR="00536E11" w:rsidRPr="009C3B1B">
        <w:rPr>
          <w:b/>
          <w:bCs/>
        </w:rPr>
        <w:t xml:space="preserve">, </w:t>
      </w:r>
      <w:r w:rsidRPr="009C3B1B">
        <w:rPr>
          <w:rFonts w:ascii="Verdana" w:eastAsia="Times New Roman" w:hAnsi="Verdana" w:cs="Times New Roman"/>
          <w:szCs w:val="18"/>
        </w:rPr>
        <w:t xml:space="preserve">przedstawiamy wykaz doświadczenia – </w:t>
      </w:r>
      <w:sdt>
        <w:sdtPr>
          <w:rPr>
            <w:rFonts w:cstheme="minorHAnsi"/>
            <w:iCs/>
          </w:rPr>
          <w:alias w:val="AUTOMAT - NIE uzupełniaj"/>
          <w:tag w:val=""/>
          <w:id w:val="-111905854"/>
          <w:placeholder>
            <w:docPart w:val="8C3F7AA5FA4443F5A9C926EF570944B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404B7" w:rsidRPr="009C3B1B">
            <w:rPr>
              <w:rFonts w:cstheme="minorHAnsi"/>
              <w:iCs/>
            </w:rPr>
            <w:t>robót budowlanych</w:t>
          </w:r>
        </w:sdtContent>
      </w:sdt>
      <w:r w:rsidRPr="009C3B1B">
        <w:rPr>
          <w:rFonts w:ascii="Verdana" w:eastAsia="Times New Roman" w:hAnsi="Verdana" w:cs="Times New Roman"/>
          <w:szCs w:val="18"/>
        </w:rPr>
        <w:t xml:space="preserve"> należycie wykonanych lub wykonywanych przez Wykonawcę, w celu potwierdzenia spełniania warunku udziału w</w:t>
      </w:r>
      <w:r w:rsidR="00B02172" w:rsidRPr="009C3B1B">
        <w:rPr>
          <w:rFonts w:ascii="Verdana" w:eastAsia="Times New Roman" w:hAnsi="Verdana" w:cs="Times New Roman"/>
          <w:szCs w:val="18"/>
        </w:rPr>
        <w:t> </w:t>
      </w:r>
      <w:r w:rsidRPr="009C3B1B">
        <w:rPr>
          <w:rFonts w:ascii="Verdana" w:eastAsia="Times New Roman" w:hAnsi="Verdana" w:cs="Times New Roman"/>
          <w:szCs w:val="18"/>
        </w:rPr>
        <w:t>postępowaniu:</w:t>
      </w:r>
    </w:p>
    <w:p w14:paraId="49D1DB16" w14:textId="77777777" w:rsidR="00750ECB" w:rsidRPr="002F4834" w:rsidRDefault="00750ECB" w:rsidP="00735FA3">
      <w:pPr>
        <w:jc w:val="both"/>
        <w:rPr>
          <w:rFonts w:ascii="Verdana" w:eastAsia="Times New Roman" w:hAnsi="Verdana" w:cs="Times New Roman"/>
          <w:b/>
          <w:szCs w:val="18"/>
        </w:rPr>
      </w:pPr>
    </w:p>
    <w:tbl>
      <w:tblPr>
        <w:tblW w:w="9922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559"/>
        <w:gridCol w:w="1134"/>
        <w:gridCol w:w="1134"/>
        <w:gridCol w:w="1843"/>
        <w:gridCol w:w="1842"/>
      </w:tblGrid>
      <w:tr w:rsidR="00735FA3" w:rsidRPr="002F4834" w14:paraId="3EA82FC5" w14:textId="77777777" w:rsidTr="00D21BCD">
        <w:trPr>
          <w:cantSplit/>
          <w:trHeight w:val="731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1A7466" w:themeFill="text2"/>
            <w:vAlign w:val="center"/>
          </w:tcPr>
          <w:p w14:paraId="1A391A6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1BB6428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3A23D4FE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0BAEEFD7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Przedmiot Zamówienia </w:t>
            </w:r>
          </w:p>
          <w:p w14:paraId="5133BD3B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1A7466" w:themeFill="text2"/>
            <w:vAlign w:val="center"/>
          </w:tcPr>
          <w:p w14:paraId="48EF6E2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2460BED5" w14:textId="29D386C0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Wartość zrealizowanych </w:t>
            </w:r>
            <w:r w:rsidR="00524534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robót budowalnych</w:t>
            </w: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A7466" w:themeFill="text2"/>
            <w:vAlign w:val="center"/>
          </w:tcPr>
          <w:p w14:paraId="2E85B8DD" w14:textId="559A46D0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Termin realizacji </w:t>
            </w:r>
            <w:r w:rsidR="00524534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robót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11B4B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514E1CA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Nazwa Odbiorcy</w:t>
            </w:r>
          </w:p>
          <w:p w14:paraId="3CAD3204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(wraz z adresem i nr telefonu)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64A20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W przypadku braku referencji czy załączono inny dokument lub oświadczenie Wykonawcy</w:t>
            </w:r>
          </w:p>
        </w:tc>
      </w:tr>
      <w:tr w:rsidR="00735FA3" w:rsidRPr="002F4834" w14:paraId="7D8A332D" w14:textId="77777777" w:rsidTr="00D21BCD">
        <w:trPr>
          <w:cantSplit/>
          <w:trHeight w:val="218"/>
          <w:tblHeader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553D7AD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29FA2D7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559" w:type="dxa"/>
            <w:vMerge/>
          </w:tcPr>
          <w:p w14:paraId="3136E62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1A7466" w:themeFill="text2"/>
            <w:vAlign w:val="center"/>
          </w:tcPr>
          <w:p w14:paraId="22291E8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1E859E4E" w14:textId="1ED2DC91" w:rsidR="00735FA3" w:rsidRPr="00A12FA8" w:rsidRDefault="00957A26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r</w:t>
            </w:r>
            <w:r w:rsidR="00735FA3"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ozpoczęcia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0716C7B8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0FF885D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C3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F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</w:tr>
      <w:tr w:rsidR="002B02A3" w:rsidRPr="002F4834" w14:paraId="70DBF739" w14:textId="77777777" w:rsidTr="002B02A3">
        <w:trPr>
          <w:trHeight w:val="443"/>
        </w:trPr>
        <w:tc>
          <w:tcPr>
            <w:tcW w:w="426" w:type="dxa"/>
          </w:tcPr>
          <w:p w14:paraId="4FABF746" w14:textId="7AB13953" w:rsidR="002B02A3" w:rsidRPr="002F4834" w:rsidRDefault="002B02A3" w:rsidP="002B02A3">
            <w:p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left="142"/>
              <w:rPr>
                <w:rFonts w:ascii="Verdana" w:eastAsia="Times New Roman" w:hAnsi="Verdana" w:cs="Calibri"/>
                <w:szCs w:val="18"/>
              </w:rPr>
            </w:pPr>
            <w:r>
              <w:rPr>
                <w:rFonts w:ascii="Verdana" w:eastAsia="Times New Roman" w:hAnsi="Verdana" w:cs="Calibri"/>
                <w:szCs w:val="18"/>
              </w:rPr>
              <w:t>1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133A1D10" w14:textId="77777777" w:rsidR="002B02A3" w:rsidRPr="002F4834" w:rsidRDefault="002B02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779A01E" w14:textId="77777777" w:rsidR="002B02A3" w:rsidRPr="002F4834" w:rsidRDefault="002B02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664E" w14:textId="77777777" w:rsidR="002B02A3" w:rsidRPr="002F4834" w:rsidRDefault="002B02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9C26" w14:textId="77777777" w:rsidR="002B02A3" w:rsidRPr="002F4834" w:rsidRDefault="002B02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212A" w14:textId="77777777" w:rsidR="002B02A3" w:rsidRPr="002F4834" w:rsidRDefault="002B02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2D68" w14:textId="77777777" w:rsidR="002B02A3" w:rsidRPr="002F4834" w:rsidRDefault="002B02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2B02A3" w:rsidRPr="002F4834" w14:paraId="3F7A2EE4" w14:textId="77777777" w:rsidTr="002B02A3">
        <w:trPr>
          <w:trHeight w:val="443"/>
        </w:trPr>
        <w:tc>
          <w:tcPr>
            <w:tcW w:w="426" w:type="dxa"/>
          </w:tcPr>
          <w:p w14:paraId="282B2BFF" w14:textId="7BF11A43" w:rsidR="002B02A3" w:rsidRPr="002F4834" w:rsidRDefault="002B02A3" w:rsidP="002B02A3">
            <w:p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left="142"/>
              <w:rPr>
                <w:rFonts w:ascii="Verdana" w:eastAsia="Times New Roman" w:hAnsi="Verdana" w:cs="Calibri"/>
                <w:szCs w:val="18"/>
              </w:rPr>
            </w:pPr>
            <w:r>
              <w:rPr>
                <w:rFonts w:ascii="Verdana" w:eastAsia="Times New Roman" w:hAnsi="Verdana" w:cs="Calibri"/>
                <w:szCs w:val="18"/>
              </w:rPr>
              <w:t>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1B43A1B1" w14:textId="77777777" w:rsidR="002B02A3" w:rsidRPr="002F4834" w:rsidRDefault="002B02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C9EC4CB" w14:textId="77777777" w:rsidR="002B02A3" w:rsidRPr="002F4834" w:rsidRDefault="002B02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49C8" w14:textId="77777777" w:rsidR="002B02A3" w:rsidRPr="002F4834" w:rsidRDefault="002B02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53AD" w14:textId="77777777" w:rsidR="002B02A3" w:rsidRPr="002F4834" w:rsidRDefault="002B02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B67" w14:textId="77777777" w:rsidR="002B02A3" w:rsidRPr="002F4834" w:rsidRDefault="002B02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EA2B" w14:textId="77777777" w:rsidR="002B02A3" w:rsidRPr="002F4834" w:rsidRDefault="002B02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A5661F" w:rsidRPr="002F4834" w14:paraId="49222CA4" w14:textId="77777777" w:rsidTr="002B02A3">
        <w:trPr>
          <w:trHeight w:val="443"/>
        </w:trPr>
        <w:tc>
          <w:tcPr>
            <w:tcW w:w="426" w:type="dxa"/>
          </w:tcPr>
          <w:p w14:paraId="03A0FEC1" w14:textId="3F176F7D" w:rsidR="00A5661F" w:rsidRDefault="00A5661F" w:rsidP="002B02A3">
            <w:p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left="142"/>
              <w:rPr>
                <w:rFonts w:ascii="Verdana" w:eastAsia="Times New Roman" w:hAnsi="Verdana" w:cs="Calibri"/>
                <w:szCs w:val="18"/>
              </w:rPr>
            </w:pPr>
            <w:r>
              <w:rPr>
                <w:rFonts w:ascii="Verdana" w:eastAsia="Times New Roman" w:hAnsi="Verdana" w:cs="Calibri"/>
                <w:szCs w:val="18"/>
              </w:rPr>
              <w:t>3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5259E9C9" w14:textId="77777777" w:rsidR="00A5661F" w:rsidRPr="002F4834" w:rsidRDefault="00A5661F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E6A9C49" w14:textId="77777777" w:rsidR="00A5661F" w:rsidRPr="002F4834" w:rsidRDefault="00A5661F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754F" w14:textId="77777777" w:rsidR="00A5661F" w:rsidRPr="002F4834" w:rsidRDefault="00A5661F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3AE8" w14:textId="77777777" w:rsidR="00A5661F" w:rsidRPr="002F4834" w:rsidRDefault="00A5661F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9CA4" w14:textId="77777777" w:rsidR="00A5661F" w:rsidRPr="002F4834" w:rsidRDefault="00A5661F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088F" w14:textId="77777777" w:rsidR="00A5661F" w:rsidRPr="002F4834" w:rsidRDefault="00A5661F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</w:tbl>
    <w:p w14:paraId="66196263" w14:textId="77777777" w:rsidR="00735FA3" w:rsidRPr="002F4834" w:rsidRDefault="00735FA3" w:rsidP="00735FA3">
      <w:pPr>
        <w:tabs>
          <w:tab w:val="left" w:pos="7652"/>
        </w:tabs>
        <w:rPr>
          <w:rFonts w:ascii="Verdana" w:eastAsia="Verdana" w:hAnsi="Verdana" w:cs="Times New Roman"/>
        </w:rPr>
      </w:pPr>
    </w:p>
    <w:p w14:paraId="76E05FAE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UWAGA!</w:t>
      </w:r>
    </w:p>
    <w:p w14:paraId="18C38FBF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Należy dostosować ilość wierszy do ilości wykazywanych zadań.</w:t>
      </w:r>
    </w:p>
    <w:p w14:paraId="216E5DD7" w14:textId="77777777" w:rsidR="00735FA3" w:rsidRPr="00225CCB" w:rsidRDefault="00735FA3" w:rsidP="00735FA3">
      <w:pPr>
        <w:tabs>
          <w:tab w:val="left" w:pos="7652"/>
        </w:tabs>
        <w:spacing w:after="160" w:line="259" w:lineRule="auto"/>
        <w:contextualSpacing/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225CCB">
        <w:rPr>
          <w:rFonts w:ascii="Verdana" w:eastAsia="Verdana" w:hAnsi="Verdana" w:cs="Times New Roman"/>
          <w:i/>
          <w:sz w:val="14"/>
          <w:szCs w:val="14"/>
        </w:rPr>
        <w:t>Należy dołączyć referencje lub inne dokumenty potwierdzające należyte wykonanie usług. W przypadku braku tych dokumentów, Zamawiający będzie traktować wykaz jako oświadczenie własne wykonawcy o należytej realizacji wskazanych usług.</w:t>
      </w:r>
      <w:r w:rsidRPr="00225CCB">
        <w:rPr>
          <w:rFonts w:ascii="Verdana" w:eastAsia="Verdana" w:hAnsi="Verdana" w:cs="Times New Roman"/>
          <w:i/>
          <w:sz w:val="14"/>
          <w:szCs w:val="14"/>
        </w:rPr>
        <w:tab/>
      </w:r>
    </w:p>
    <w:p w14:paraId="2212D793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</w:p>
    <w:p w14:paraId="4B0AF9DE" w14:textId="7B8654D2" w:rsidR="00AE3670" w:rsidRDefault="00AE3670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  <w:r w:rsidRPr="00AE3670">
        <w:rPr>
          <w:rFonts w:ascii="Verdana" w:eastAsia="Verdana" w:hAnsi="Verdana" w:cs="Times New Roman"/>
        </w:rPr>
        <w:t xml:space="preserve">Do niniejszego wykazu dołączamy dowody potwierdzające, że ww. </w:t>
      </w:r>
      <w:r>
        <w:rPr>
          <w:rFonts w:ascii="Verdana" w:eastAsia="Verdana" w:hAnsi="Verdana" w:cs="Times New Roman"/>
        </w:rPr>
        <w:t>prace</w:t>
      </w:r>
      <w:r w:rsidRPr="00AE3670">
        <w:rPr>
          <w:rFonts w:ascii="Verdana" w:eastAsia="Verdana" w:hAnsi="Verdana" w:cs="Times New Roman"/>
        </w:rPr>
        <w:t xml:space="preserve"> zostały wykonane lub są wykonywane należycie.</w:t>
      </w:r>
    </w:p>
    <w:p w14:paraId="47E4ED68" w14:textId="77777777" w:rsidR="00735FA3" w:rsidRDefault="00735FA3" w:rsidP="00735FA3"/>
    <w:p w14:paraId="347481CE" w14:textId="77777777" w:rsidR="00735FA3" w:rsidRDefault="00735FA3" w:rsidP="00735FA3"/>
    <w:p w14:paraId="74A47933" w14:textId="77777777" w:rsidR="00735FA3" w:rsidRDefault="00735FA3" w:rsidP="00735FA3"/>
    <w:p w14:paraId="64CA90A9" w14:textId="77777777" w:rsidR="00735FA3" w:rsidRDefault="00735FA3" w:rsidP="00735FA3"/>
    <w:p w14:paraId="4A1C9C67" w14:textId="77777777" w:rsidR="00735FA3" w:rsidRDefault="00735FA3" w:rsidP="00735FA3"/>
    <w:p w14:paraId="46A902AB" w14:textId="77777777" w:rsidR="00735FA3" w:rsidRPr="004119DA" w:rsidRDefault="00735FA3" w:rsidP="00735FA3"/>
    <w:p w14:paraId="5CD83F7F" w14:textId="77777777" w:rsidR="00735FA3" w:rsidRPr="0035204E" w:rsidRDefault="00735FA3" w:rsidP="00735FA3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r w:rsidRPr="0035204E">
        <w:rPr>
          <w:rFonts w:eastAsia="Times New Roman" w:cs="Calibri"/>
          <w:szCs w:val="18"/>
        </w:rPr>
        <w:t xml:space="preserve">___________________, dn. ___________                                      </w:t>
      </w:r>
    </w:p>
    <w:p w14:paraId="6F08E21F" w14:textId="77777777" w:rsidR="00735FA3" w:rsidRPr="00225CCB" w:rsidRDefault="00735FA3" w:rsidP="00735FA3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ób</w:t>
      </w:r>
      <w:proofErr w:type="spellEnd"/>
      <w:r w:rsidRPr="00225CCB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ych</w:t>
      </w:r>
      <w:proofErr w:type="spellEnd"/>
      <w:r w:rsidRPr="00225CCB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42D7AA2F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b/>
          <w:sz w:val="14"/>
          <w:szCs w:val="14"/>
        </w:rPr>
      </w:pPr>
    </w:p>
    <w:p w14:paraId="66A8AEB4" w14:textId="3136C5CE" w:rsidR="00825C34" w:rsidRDefault="00825C34">
      <w:pPr>
        <w:rPr>
          <w:rFonts w:ascii="Verdana" w:eastAsia="Verdana" w:hAnsi="Verdana" w:cs="Times New Roman"/>
          <w:b/>
          <w:sz w:val="14"/>
          <w:szCs w:val="14"/>
        </w:rPr>
      </w:pPr>
      <w:r>
        <w:rPr>
          <w:rFonts w:ascii="Verdana" w:eastAsia="Verdana" w:hAnsi="Verdana" w:cs="Times New Roman"/>
          <w:b/>
          <w:sz w:val="14"/>
          <w:szCs w:val="14"/>
        </w:rPr>
        <w:br w:type="page"/>
      </w:r>
    </w:p>
    <w:p w14:paraId="786BC6EF" w14:textId="64ADB41F" w:rsidR="00227DC5" w:rsidRDefault="00227DC5" w:rsidP="001C5EA1">
      <w:pPr>
        <w:jc w:val="center"/>
        <w:outlineLvl w:val="0"/>
        <w:rPr>
          <w:b/>
        </w:rPr>
      </w:pPr>
      <w:r w:rsidRPr="00B71AA7">
        <w:rPr>
          <w:b/>
        </w:rPr>
        <w:lastRenderedPageBreak/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SWZ – </w:t>
      </w:r>
      <w:r w:rsidRPr="00825F50">
        <w:rPr>
          <w:b/>
        </w:rPr>
        <w:t>OŚWIADCZENIE WYKONAWCY</w:t>
      </w:r>
      <w:r w:rsidR="003458E1" w:rsidRPr="003458E1">
        <w:rPr>
          <w:b/>
        </w:rPr>
        <w:t>/WYKONAWCY WSPÓLNIE</w:t>
      </w:r>
      <w:r w:rsidR="003458E1" w:rsidRPr="00825F50">
        <w:rPr>
          <w:b/>
        </w:rPr>
        <w:t xml:space="preserve"> </w:t>
      </w:r>
      <w:r w:rsidR="003458E1">
        <w:rPr>
          <w:b/>
        </w:rPr>
        <w:t xml:space="preserve">UBIEGAJACEGO SIĘ O UDZIELENIE ZAMÓWIENIA </w:t>
      </w:r>
      <w:r w:rsidRPr="00825F50">
        <w:rPr>
          <w:b/>
        </w:rPr>
        <w:t>O NIEPODLEGANIU WYKLUCZENIU Z</w:t>
      </w:r>
      <w:r w:rsidR="00EF3C6B">
        <w:rPr>
          <w:b/>
        </w:rPr>
        <w:t> </w:t>
      </w:r>
      <w:r w:rsidRPr="00825F50">
        <w:rPr>
          <w:b/>
        </w:rPr>
        <w:t>POSTĘPOWANIA NA PODSTAWIE PRZESŁANEK WSKAZANYCH W PKT 5.1.2 SWZ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27DC5" w:rsidRPr="00E6014D" w14:paraId="0F938A8C" w14:textId="77777777" w:rsidTr="00AE4799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1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77777777" w:rsidR="00227DC5" w:rsidRPr="00E6014D" w:rsidRDefault="00227DC5" w:rsidP="00AE4799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35F3EDD4" w:rsidR="00227DC5" w:rsidRPr="00BC5191" w:rsidRDefault="00BD135C" w:rsidP="00AE4799">
            <w:pPr>
              <w:jc w:val="center"/>
              <w:rPr>
                <w:rFonts w:eastAsia="Verdana"/>
                <w:b/>
                <w:bCs/>
              </w:rPr>
            </w:pPr>
            <w:r>
              <w:rPr>
                <w:rFonts w:cstheme="minorHAnsi"/>
                <w:b/>
                <w:bCs/>
              </w:rPr>
              <w:t>PGE Energetyka Kolejowa Operator sp. z o.o.</w:t>
            </w:r>
          </w:p>
          <w:p w14:paraId="64372461" w14:textId="44B8FAA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 xml:space="preserve">w imieniu i na </w:t>
            </w:r>
            <w:r w:rsidR="004C6A0E" w:rsidRPr="00BC5191">
              <w:rPr>
                <w:rFonts w:eastAsia="Verdana"/>
              </w:rPr>
              <w:t>rzecz,</w:t>
            </w:r>
            <w:r w:rsidRPr="00BC5191">
              <w:rPr>
                <w:rFonts w:eastAsia="Verdana"/>
              </w:rPr>
              <w:t xml:space="preserve">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5D63D49A" w:rsidR="00071C0A" w:rsidRDefault="00071C0A" w:rsidP="00071C0A">
            <w:pPr>
              <w:ind w:left="455" w:right="340"/>
              <w:jc w:val="center"/>
              <w:rPr>
                <w:rFonts w:eastAsia="Verdana"/>
              </w:rPr>
            </w:pPr>
            <w:r w:rsidRPr="006732B8">
              <w:rPr>
                <w:rFonts w:cstheme="minorHAnsi"/>
                <w:b/>
                <w:bCs/>
              </w:rPr>
              <w:t>PGE Energetyka Kolejowa Holding sp. z o.o.</w:t>
            </w:r>
            <w:r w:rsidRPr="00D21BCD">
              <w:rPr>
                <w:rFonts w:eastAsia="Verdana"/>
              </w:rPr>
              <w:t xml:space="preserve"> </w:t>
            </w:r>
          </w:p>
          <w:p w14:paraId="00B6A5A6" w14:textId="09BA811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79FD903E" w14:textId="77777777" w:rsidR="00227DC5" w:rsidRPr="0005262B" w:rsidRDefault="00227DC5" w:rsidP="00AE4799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1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17496708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Oświadczenia Wykonawcy</w:t>
      </w:r>
      <w:r w:rsidR="00D6709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/wykonawcy wspólnie ubiegającego się</w:t>
      </w: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o udzielenie zamówienia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22F9B4E2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r w:rsidR="00E44193">
        <w:rPr>
          <w:rFonts w:ascii="Verdana" w:hAnsi="Verdana" w:cstheme="majorBidi"/>
          <w:b/>
          <w:bCs/>
          <w:szCs w:val="26"/>
        </w:rPr>
        <w:t>Modernizacja ogrodzeń podstacji trakcyjnych i stacji transformatorowych</w:t>
      </w:r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 xml:space="preserve">.: </w:t>
      </w:r>
      <w:r w:rsidR="0064783B">
        <w:rPr>
          <w:b/>
          <w:bCs/>
        </w:rPr>
        <w:t>POST/HZ/EO/HZL/00060/2026</w:t>
      </w:r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r w:rsidR="00071C0A" w:rsidRPr="006732B8">
        <w:rPr>
          <w:rFonts w:cstheme="minorHAnsi"/>
          <w:b/>
          <w:bCs/>
        </w:rPr>
        <w:t>PGE Energetyka Kolejowa Holding sp. z o.o.</w:t>
      </w:r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>zamówienia: …………………………………………………………………………………………</w:t>
      </w:r>
      <w:proofErr w:type="gramStart"/>
      <w:r w:rsidRPr="0008511F">
        <w:rPr>
          <w:rFonts w:eastAsia="Times New Roman" w:cs="Arial"/>
          <w:szCs w:val="18"/>
        </w:rPr>
        <w:t>…….</w:t>
      </w:r>
      <w:proofErr w:type="gramEnd"/>
      <w:r w:rsidRPr="0008511F">
        <w:rPr>
          <w:rFonts w:eastAsia="Times New Roman" w:cs="Arial"/>
          <w:szCs w:val="18"/>
        </w:rPr>
        <w:t xml:space="preserve">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>zamówienia: …………………………………………………………………………………………</w:t>
      </w:r>
      <w:proofErr w:type="gramStart"/>
      <w:r w:rsidRPr="0008511F">
        <w:rPr>
          <w:rFonts w:eastAsia="Times New Roman" w:cs="Arial"/>
          <w:szCs w:val="18"/>
        </w:rPr>
        <w:t>…….</w:t>
      </w:r>
      <w:proofErr w:type="gramEnd"/>
      <w:r w:rsidRPr="0008511F">
        <w:rPr>
          <w:rFonts w:eastAsia="Times New Roman" w:cs="Arial"/>
          <w:szCs w:val="18"/>
        </w:rPr>
        <w:t>…</w:t>
      </w:r>
      <w:proofErr w:type="gramStart"/>
      <w:r w:rsidRPr="0008511F">
        <w:rPr>
          <w:rFonts w:eastAsia="Times New Roman" w:cs="Arial"/>
          <w:szCs w:val="18"/>
        </w:rPr>
        <w:t>……..….</w:t>
      </w:r>
      <w:proofErr w:type="gramEnd"/>
      <w:r w:rsidRPr="0008511F">
        <w:rPr>
          <w:rFonts w:eastAsia="Times New Roman" w:cs="Arial"/>
          <w:szCs w:val="18"/>
        </w:rPr>
        <w:t xml:space="preserve">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5F543DE0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6BECB48E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567E767" w14:textId="77777777" w:rsidR="00227DC5" w:rsidRPr="0035204E" w:rsidRDefault="00227DC5" w:rsidP="00227DC5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0E254CD6" w14:textId="77777777" w:rsidR="00227DC5" w:rsidRPr="004119DA" w:rsidRDefault="00227DC5" w:rsidP="00227DC5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48016F3B" w14:textId="77777777" w:rsidR="00227DC5" w:rsidRPr="00735FA3" w:rsidRDefault="00227DC5" w:rsidP="00227DC5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24FF7D04" w14:textId="02C320B4" w:rsidR="00227DC5" w:rsidRDefault="00227DC5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</w:p>
    <w:sectPr w:rsidR="00227DC5" w:rsidSect="00582CE9">
      <w:footerReference w:type="default" r:id="rId12"/>
      <w:footerReference w:type="first" r:id="rId13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BAAFB" w14:textId="77777777" w:rsidR="006E7CB5" w:rsidRDefault="006E7CB5" w:rsidP="00582CE9">
      <w:pPr>
        <w:spacing w:after="0"/>
      </w:pPr>
      <w:r>
        <w:separator/>
      </w:r>
    </w:p>
  </w:endnote>
  <w:endnote w:type="continuationSeparator" w:id="0">
    <w:p w14:paraId="699D8E03" w14:textId="77777777" w:rsidR="006E7CB5" w:rsidRDefault="006E7CB5" w:rsidP="00582CE9">
      <w:pPr>
        <w:spacing w:after="0"/>
      </w:pPr>
      <w:r>
        <w:continuationSeparator/>
      </w:r>
    </w:p>
  </w:endnote>
  <w:endnote w:type="continuationNotice" w:id="1">
    <w:p w14:paraId="1E5536E5" w14:textId="77777777" w:rsidR="006E7CB5" w:rsidRDefault="006E7C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41C25" w14:textId="77777777" w:rsidR="006E7CB5" w:rsidRDefault="006E7CB5" w:rsidP="00582CE9">
      <w:pPr>
        <w:spacing w:after="0"/>
      </w:pPr>
      <w:r>
        <w:separator/>
      </w:r>
    </w:p>
  </w:footnote>
  <w:footnote w:type="continuationSeparator" w:id="0">
    <w:p w14:paraId="5F7C95B0" w14:textId="77777777" w:rsidR="006E7CB5" w:rsidRDefault="006E7CB5" w:rsidP="00582CE9">
      <w:pPr>
        <w:spacing w:after="0"/>
      </w:pPr>
      <w:r>
        <w:continuationSeparator/>
      </w:r>
    </w:p>
  </w:footnote>
  <w:footnote w:type="continuationNotice" w:id="1">
    <w:p w14:paraId="6C52CC31" w14:textId="77777777" w:rsidR="006E7CB5" w:rsidRDefault="006E7CB5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</w:t>
      </w:r>
      <w:proofErr w:type="gramStart"/>
      <w:r w:rsidRPr="00342E37">
        <w:rPr>
          <w:rFonts w:ascii="Verdana" w:hAnsi="Verdana" w:cs="Arial"/>
          <w:sz w:val="14"/>
          <w:szCs w:val="14"/>
        </w:rPr>
        <w:t>przypadku</w:t>
      </w:r>
      <w:proofErr w:type="gramEnd"/>
      <w:r w:rsidRPr="00342E37">
        <w:rPr>
          <w:rFonts w:ascii="Verdana" w:hAnsi="Verdana" w:cs="Arial"/>
          <w:sz w:val="14"/>
          <w:szCs w:val="14"/>
        </w:rPr>
        <w:t xml:space="preserve"> gdy przypada na nich ponad 10 % wartości zamówienia.</w:t>
      </w:r>
    </w:p>
  </w:footnote>
  <w:footnote w:id="4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Pzp</w:t>
      </w:r>
      <w:proofErr w:type="spellEnd"/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 xml:space="preserve">1124 z </w:t>
      </w:r>
      <w:proofErr w:type="spellStart"/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późn</w:t>
      </w:r>
      <w:proofErr w:type="spellEnd"/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B736974"/>
    <w:multiLevelType w:val="multilevel"/>
    <w:tmpl w:val="5A76D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Styl3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970E13"/>
    <w:multiLevelType w:val="hybridMultilevel"/>
    <w:tmpl w:val="7E889D1E"/>
    <w:lvl w:ilvl="0" w:tplc="3D7ADA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3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046F0"/>
    <w:multiLevelType w:val="multilevel"/>
    <w:tmpl w:val="8560539C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0EF6471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8" w15:restartNumberingAfterBreak="0">
    <w:nsid w:val="70C34AFB"/>
    <w:multiLevelType w:val="hybridMultilevel"/>
    <w:tmpl w:val="9A4E1054"/>
    <w:lvl w:ilvl="0" w:tplc="04150019">
      <w:start w:val="1"/>
      <w:numFmt w:val="lowerLetter"/>
      <w:lvlText w:val="%1."/>
      <w:lvlJc w:val="left"/>
      <w:pPr>
        <w:ind w:left="298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D0C0B8E"/>
    <w:multiLevelType w:val="hybridMultilevel"/>
    <w:tmpl w:val="07162D26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583641080">
    <w:abstractNumId w:val="6"/>
  </w:num>
  <w:num w:numId="2" w16cid:durableId="560674154">
    <w:abstractNumId w:val="10"/>
  </w:num>
  <w:num w:numId="3" w16cid:durableId="1075207173">
    <w:abstractNumId w:val="22"/>
  </w:num>
  <w:num w:numId="4" w16cid:durableId="1978100265">
    <w:abstractNumId w:val="9"/>
  </w:num>
  <w:num w:numId="5" w16cid:durableId="639697964">
    <w:abstractNumId w:val="29"/>
  </w:num>
  <w:num w:numId="6" w16cid:durableId="1032389716">
    <w:abstractNumId w:val="24"/>
  </w:num>
  <w:num w:numId="7" w16cid:durableId="459766847">
    <w:abstractNumId w:val="14"/>
  </w:num>
  <w:num w:numId="8" w16cid:durableId="1784031032">
    <w:abstractNumId w:val="5"/>
  </w:num>
  <w:num w:numId="9" w16cid:durableId="2137291608">
    <w:abstractNumId w:val="15"/>
  </w:num>
  <w:num w:numId="10" w16cid:durableId="1773235487">
    <w:abstractNumId w:val="23"/>
  </w:num>
  <w:num w:numId="11" w16cid:durableId="1912498990">
    <w:abstractNumId w:val="8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7"/>
  </w:num>
  <w:num w:numId="13" w16cid:durableId="664282622">
    <w:abstractNumId w:val="27"/>
  </w:num>
  <w:num w:numId="14" w16cid:durableId="2126463532">
    <w:abstractNumId w:val="25"/>
  </w:num>
  <w:num w:numId="15" w16cid:durableId="94835623">
    <w:abstractNumId w:val="7"/>
  </w:num>
  <w:num w:numId="16" w16cid:durableId="1687907721">
    <w:abstractNumId w:val="1"/>
  </w:num>
  <w:num w:numId="17" w16cid:durableId="116920605">
    <w:abstractNumId w:val="19"/>
  </w:num>
  <w:num w:numId="18" w16cid:durableId="801265945">
    <w:abstractNumId w:val="11"/>
  </w:num>
  <w:num w:numId="19" w16cid:durableId="115150491">
    <w:abstractNumId w:val="0"/>
  </w:num>
  <w:num w:numId="20" w16cid:durableId="285354428">
    <w:abstractNumId w:val="31"/>
  </w:num>
  <w:num w:numId="21" w16cid:durableId="407768572">
    <w:abstractNumId w:val="13"/>
  </w:num>
  <w:num w:numId="22" w16cid:durableId="754594737">
    <w:abstractNumId w:val="19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2"/>
  </w:num>
  <w:num w:numId="25" w16cid:durableId="412556057">
    <w:abstractNumId w:val="16"/>
  </w:num>
  <w:num w:numId="26" w16cid:durableId="1355686495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8"/>
  </w:num>
  <w:num w:numId="28" w16cid:durableId="711342084">
    <w:abstractNumId w:val="26"/>
  </w:num>
  <w:num w:numId="29" w16cid:durableId="1136098614">
    <w:abstractNumId w:val="8"/>
  </w:num>
  <w:num w:numId="30" w16cid:durableId="1781100722">
    <w:abstractNumId w:val="21"/>
  </w:num>
  <w:num w:numId="31" w16cid:durableId="109975843">
    <w:abstractNumId w:val="30"/>
  </w:num>
  <w:num w:numId="32" w16cid:durableId="2089383420">
    <w:abstractNumId w:val="20"/>
  </w:num>
  <w:num w:numId="33" w16cid:durableId="736362618">
    <w:abstractNumId w:val="28"/>
  </w:num>
  <w:num w:numId="34" w16cid:durableId="674261866">
    <w:abstractNumId w:val="3"/>
  </w:num>
  <w:num w:numId="35" w16cid:durableId="1364866301">
    <w:abstractNumId w:val="32"/>
  </w:num>
  <w:num w:numId="36" w16cid:durableId="972834947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de-DE" w:vendorID="64" w:dllVersion="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475"/>
    <w:rsid w:val="00002078"/>
    <w:rsid w:val="0000270A"/>
    <w:rsid w:val="00002B98"/>
    <w:rsid w:val="0000320E"/>
    <w:rsid w:val="00003BF9"/>
    <w:rsid w:val="00003D03"/>
    <w:rsid w:val="000048D5"/>
    <w:rsid w:val="0000514C"/>
    <w:rsid w:val="000054BC"/>
    <w:rsid w:val="00005DA5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01A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6CAD"/>
    <w:rsid w:val="00017230"/>
    <w:rsid w:val="000203B1"/>
    <w:rsid w:val="00020A75"/>
    <w:rsid w:val="00021124"/>
    <w:rsid w:val="0002112D"/>
    <w:rsid w:val="00021153"/>
    <w:rsid w:val="000219EA"/>
    <w:rsid w:val="00021ADE"/>
    <w:rsid w:val="00021D89"/>
    <w:rsid w:val="00023BA1"/>
    <w:rsid w:val="00024292"/>
    <w:rsid w:val="0002431E"/>
    <w:rsid w:val="000244F6"/>
    <w:rsid w:val="00024E6B"/>
    <w:rsid w:val="000254A4"/>
    <w:rsid w:val="00025876"/>
    <w:rsid w:val="000259E3"/>
    <w:rsid w:val="00026640"/>
    <w:rsid w:val="000266BC"/>
    <w:rsid w:val="000271C6"/>
    <w:rsid w:val="000273E6"/>
    <w:rsid w:val="0002754C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381A"/>
    <w:rsid w:val="00034015"/>
    <w:rsid w:val="00034147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6D7"/>
    <w:rsid w:val="000463ED"/>
    <w:rsid w:val="000464DC"/>
    <w:rsid w:val="00047547"/>
    <w:rsid w:val="00050894"/>
    <w:rsid w:val="0005136C"/>
    <w:rsid w:val="000513F2"/>
    <w:rsid w:val="00051955"/>
    <w:rsid w:val="00052231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4A42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C0A"/>
    <w:rsid w:val="00071C98"/>
    <w:rsid w:val="00072712"/>
    <w:rsid w:val="000729B9"/>
    <w:rsid w:val="000730E8"/>
    <w:rsid w:val="0007333B"/>
    <w:rsid w:val="00073C91"/>
    <w:rsid w:val="000743A6"/>
    <w:rsid w:val="00075509"/>
    <w:rsid w:val="0007574B"/>
    <w:rsid w:val="000758AF"/>
    <w:rsid w:val="00075EB2"/>
    <w:rsid w:val="00076A17"/>
    <w:rsid w:val="00076C9D"/>
    <w:rsid w:val="00076E82"/>
    <w:rsid w:val="00081CC5"/>
    <w:rsid w:val="0008267F"/>
    <w:rsid w:val="00082B1F"/>
    <w:rsid w:val="00082EA2"/>
    <w:rsid w:val="00083221"/>
    <w:rsid w:val="00083E3A"/>
    <w:rsid w:val="00083E4E"/>
    <w:rsid w:val="00084310"/>
    <w:rsid w:val="000848C6"/>
    <w:rsid w:val="00084E8A"/>
    <w:rsid w:val="0008511F"/>
    <w:rsid w:val="00086025"/>
    <w:rsid w:val="0008610E"/>
    <w:rsid w:val="00086550"/>
    <w:rsid w:val="00087646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3353"/>
    <w:rsid w:val="000A3657"/>
    <w:rsid w:val="000A3DAB"/>
    <w:rsid w:val="000A4E35"/>
    <w:rsid w:val="000A5774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20AC"/>
    <w:rsid w:val="000C21FD"/>
    <w:rsid w:val="000C2525"/>
    <w:rsid w:val="000C29E4"/>
    <w:rsid w:val="000C2B35"/>
    <w:rsid w:val="000C323C"/>
    <w:rsid w:val="000C3A3C"/>
    <w:rsid w:val="000C3C17"/>
    <w:rsid w:val="000C48BD"/>
    <w:rsid w:val="000C57E1"/>
    <w:rsid w:val="000C5C7D"/>
    <w:rsid w:val="000C65BB"/>
    <w:rsid w:val="000C68B7"/>
    <w:rsid w:val="000C6A69"/>
    <w:rsid w:val="000C6B2A"/>
    <w:rsid w:val="000C6C90"/>
    <w:rsid w:val="000C71BC"/>
    <w:rsid w:val="000C7C80"/>
    <w:rsid w:val="000D0D2E"/>
    <w:rsid w:val="000D195F"/>
    <w:rsid w:val="000D230A"/>
    <w:rsid w:val="000D2555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31B"/>
    <w:rsid w:val="000E0506"/>
    <w:rsid w:val="000E100B"/>
    <w:rsid w:val="000E1ECA"/>
    <w:rsid w:val="000E2B72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31B"/>
    <w:rsid w:val="000E76AC"/>
    <w:rsid w:val="000E7D69"/>
    <w:rsid w:val="000F0345"/>
    <w:rsid w:val="000F07D1"/>
    <w:rsid w:val="000F0A07"/>
    <w:rsid w:val="000F2705"/>
    <w:rsid w:val="000F330D"/>
    <w:rsid w:val="000F336B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071"/>
    <w:rsid w:val="001042B3"/>
    <w:rsid w:val="00104C79"/>
    <w:rsid w:val="00104E66"/>
    <w:rsid w:val="00105739"/>
    <w:rsid w:val="00105806"/>
    <w:rsid w:val="001059DA"/>
    <w:rsid w:val="001059FB"/>
    <w:rsid w:val="00105C87"/>
    <w:rsid w:val="00106427"/>
    <w:rsid w:val="00106CF4"/>
    <w:rsid w:val="00106E4B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4553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93D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304"/>
    <w:rsid w:val="00155512"/>
    <w:rsid w:val="00155657"/>
    <w:rsid w:val="001566BA"/>
    <w:rsid w:val="0015702B"/>
    <w:rsid w:val="00157202"/>
    <w:rsid w:val="001576DB"/>
    <w:rsid w:val="001576FD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B04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D91"/>
    <w:rsid w:val="00176E41"/>
    <w:rsid w:val="0017707D"/>
    <w:rsid w:val="00177491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A0"/>
    <w:rsid w:val="00190A8A"/>
    <w:rsid w:val="00190B01"/>
    <w:rsid w:val="00190E7E"/>
    <w:rsid w:val="0019161C"/>
    <w:rsid w:val="001916DE"/>
    <w:rsid w:val="00191DA2"/>
    <w:rsid w:val="00192D3E"/>
    <w:rsid w:val="0019411F"/>
    <w:rsid w:val="0019412B"/>
    <w:rsid w:val="00194900"/>
    <w:rsid w:val="00194A15"/>
    <w:rsid w:val="001951C1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BB8"/>
    <w:rsid w:val="001A1CA0"/>
    <w:rsid w:val="001A3528"/>
    <w:rsid w:val="001A3F1E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082"/>
    <w:rsid w:val="001B4230"/>
    <w:rsid w:val="001B483E"/>
    <w:rsid w:val="001B4A92"/>
    <w:rsid w:val="001B4C68"/>
    <w:rsid w:val="001B4F36"/>
    <w:rsid w:val="001B5357"/>
    <w:rsid w:val="001B54C5"/>
    <w:rsid w:val="001B5CCA"/>
    <w:rsid w:val="001B6B34"/>
    <w:rsid w:val="001B6D4C"/>
    <w:rsid w:val="001B6F9B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5EA1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FE"/>
    <w:rsid w:val="001E00CC"/>
    <w:rsid w:val="001E0AEE"/>
    <w:rsid w:val="001E1135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D33"/>
    <w:rsid w:val="001E62A8"/>
    <w:rsid w:val="001E6D5C"/>
    <w:rsid w:val="001E7028"/>
    <w:rsid w:val="001E70F8"/>
    <w:rsid w:val="001E711A"/>
    <w:rsid w:val="001E7270"/>
    <w:rsid w:val="001E742B"/>
    <w:rsid w:val="001E7BE6"/>
    <w:rsid w:val="001F0004"/>
    <w:rsid w:val="001F006F"/>
    <w:rsid w:val="001F01EF"/>
    <w:rsid w:val="001F20AE"/>
    <w:rsid w:val="001F2EA6"/>
    <w:rsid w:val="001F3600"/>
    <w:rsid w:val="001F3671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800"/>
    <w:rsid w:val="001F7C2B"/>
    <w:rsid w:val="00200131"/>
    <w:rsid w:val="0020031C"/>
    <w:rsid w:val="002007D0"/>
    <w:rsid w:val="002008CC"/>
    <w:rsid w:val="00202341"/>
    <w:rsid w:val="00202453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5F78"/>
    <w:rsid w:val="00216235"/>
    <w:rsid w:val="00216E48"/>
    <w:rsid w:val="0021710D"/>
    <w:rsid w:val="00217290"/>
    <w:rsid w:val="00220868"/>
    <w:rsid w:val="00220EDE"/>
    <w:rsid w:val="0022137E"/>
    <w:rsid w:val="0022141A"/>
    <w:rsid w:val="002214B9"/>
    <w:rsid w:val="00221552"/>
    <w:rsid w:val="00221925"/>
    <w:rsid w:val="00222C62"/>
    <w:rsid w:val="00223A97"/>
    <w:rsid w:val="00223C4C"/>
    <w:rsid w:val="00223F44"/>
    <w:rsid w:val="00224C64"/>
    <w:rsid w:val="00224DC5"/>
    <w:rsid w:val="00224DFB"/>
    <w:rsid w:val="00225525"/>
    <w:rsid w:val="00225594"/>
    <w:rsid w:val="002262F3"/>
    <w:rsid w:val="002269EF"/>
    <w:rsid w:val="00226F08"/>
    <w:rsid w:val="00227DA5"/>
    <w:rsid w:val="00227DC5"/>
    <w:rsid w:val="00227DEF"/>
    <w:rsid w:val="00227E49"/>
    <w:rsid w:val="00231C6D"/>
    <w:rsid w:val="0023207D"/>
    <w:rsid w:val="00232707"/>
    <w:rsid w:val="00232E70"/>
    <w:rsid w:val="002334E4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85B"/>
    <w:rsid w:val="002409E2"/>
    <w:rsid w:val="00241139"/>
    <w:rsid w:val="0024128D"/>
    <w:rsid w:val="00241AFF"/>
    <w:rsid w:val="0024208D"/>
    <w:rsid w:val="00242951"/>
    <w:rsid w:val="00242977"/>
    <w:rsid w:val="00242DE1"/>
    <w:rsid w:val="002430C0"/>
    <w:rsid w:val="00243130"/>
    <w:rsid w:val="00243A03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0A1C"/>
    <w:rsid w:val="002513A8"/>
    <w:rsid w:val="00251553"/>
    <w:rsid w:val="002516C7"/>
    <w:rsid w:val="0025236E"/>
    <w:rsid w:val="002526F5"/>
    <w:rsid w:val="0025279D"/>
    <w:rsid w:val="00252DD9"/>
    <w:rsid w:val="00252EE6"/>
    <w:rsid w:val="00253EE6"/>
    <w:rsid w:val="00254527"/>
    <w:rsid w:val="00254694"/>
    <w:rsid w:val="00254E62"/>
    <w:rsid w:val="00254F31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C2D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2170"/>
    <w:rsid w:val="002725EA"/>
    <w:rsid w:val="00272870"/>
    <w:rsid w:val="00272886"/>
    <w:rsid w:val="00274163"/>
    <w:rsid w:val="0027418B"/>
    <w:rsid w:val="002743D5"/>
    <w:rsid w:val="002746D8"/>
    <w:rsid w:val="002748D2"/>
    <w:rsid w:val="00274D9B"/>
    <w:rsid w:val="00274DF4"/>
    <w:rsid w:val="00274FA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80"/>
    <w:rsid w:val="00277E87"/>
    <w:rsid w:val="0028041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263"/>
    <w:rsid w:val="00292AF7"/>
    <w:rsid w:val="00292B1C"/>
    <w:rsid w:val="002930A3"/>
    <w:rsid w:val="002943AF"/>
    <w:rsid w:val="00294B9F"/>
    <w:rsid w:val="002956A9"/>
    <w:rsid w:val="00295FE9"/>
    <w:rsid w:val="00296254"/>
    <w:rsid w:val="002976FC"/>
    <w:rsid w:val="00297A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798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B022F"/>
    <w:rsid w:val="002B02A3"/>
    <w:rsid w:val="002B06C4"/>
    <w:rsid w:val="002B06F1"/>
    <w:rsid w:val="002B08EB"/>
    <w:rsid w:val="002B0918"/>
    <w:rsid w:val="002B0BE7"/>
    <w:rsid w:val="002B15F3"/>
    <w:rsid w:val="002B2200"/>
    <w:rsid w:val="002B3595"/>
    <w:rsid w:val="002B5272"/>
    <w:rsid w:val="002B60D0"/>
    <w:rsid w:val="002B621B"/>
    <w:rsid w:val="002B6C93"/>
    <w:rsid w:val="002B6CF0"/>
    <w:rsid w:val="002B7462"/>
    <w:rsid w:val="002B7B91"/>
    <w:rsid w:val="002C000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3FF5"/>
    <w:rsid w:val="002C4846"/>
    <w:rsid w:val="002C4ADB"/>
    <w:rsid w:val="002C58B7"/>
    <w:rsid w:val="002C5D77"/>
    <w:rsid w:val="002C5DD3"/>
    <w:rsid w:val="002C7050"/>
    <w:rsid w:val="002C735B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55E"/>
    <w:rsid w:val="002D6927"/>
    <w:rsid w:val="002D6A86"/>
    <w:rsid w:val="002D6E0D"/>
    <w:rsid w:val="002D6E89"/>
    <w:rsid w:val="002D7BE7"/>
    <w:rsid w:val="002D7E81"/>
    <w:rsid w:val="002D7FB2"/>
    <w:rsid w:val="002E068A"/>
    <w:rsid w:val="002E0F43"/>
    <w:rsid w:val="002E17C7"/>
    <w:rsid w:val="002E17E2"/>
    <w:rsid w:val="002E1849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7927"/>
    <w:rsid w:val="002E7961"/>
    <w:rsid w:val="002E7C14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405"/>
    <w:rsid w:val="002F587A"/>
    <w:rsid w:val="002F5D1E"/>
    <w:rsid w:val="002F5DAC"/>
    <w:rsid w:val="002F6160"/>
    <w:rsid w:val="002F6D71"/>
    <w:rsid w:val="002F6DB1"/>
    <w:rsid w:val="002F718B"/>
    <w:rsid w:val="002F7406"/>
    <w:rsid w:val="003004F0"/>
    <w:rsid w:val="00300ED4"/>
    <w:rsid w:val="00301390"/>
    <w:rsid w:val="00301E89"/>
    <w:rsid w:val="003024E6"/>
    <w:rsid w:val="003036FB"/>
    <w:rsid w:val="00303934"/>
    <w:rsid w:val="00303C43"/>
    <w:rsid w:val="00303C67"/>
    <w:rsid w:val="00304246"/>
    <w:rsid w:val="00304859"/>
    <w:rsid w:val="00304FB3"/>
    <w:rsid w:val="003052FB"/>
    <w:rsid w:val="003059FE"/>
    <w:rsid w:val="00305DA1"/>
    <w:rsid w:val="00306472"/>
    <w:rsid w:val="0030671E"/>
    <w:rsid w:val="00307093"/>
    <w:rsid w:val="00307325"/>
    <w:rsid w:val="00310173"/>
    <w:rsid w:val="003102AB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2A58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22CF"/>
    <w:rsid w:val="003225FB"/>
    <w:rsid w:val="00323B3C"/>
    <w:rsid w:val="00323F65"/>
    <w:rsid w:val="00324AFA"/>
    <w:rsid w:val="00324BB9"/>
    <w:rsid w:val="00324BE7"/>
    <w:rsid w:val="00325BFC"/>
    <w:rsid w:val="00325E8E"/>
    <w:rsid w:val="00325FD2"/>
    <w:rsid w:val="00326394"/>
    <w:rsid w:val="0033058B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FB7"/>
    <w:rsid w:val="00334141"/>
    <w:rsid w:val="00334499"/>
    <w:rsid w:val="003344CA"/>
    <w:rsid w:val="003348B7"/>
    <w:rsid w:val="003351BE"/>
    <w:rsid w:val="003356EA"/>
    <w:rsid w:val="0033635C"/>
    <w:rsid w:val="00336F61"/>
    <w:rsid w:val="00341093"/>
    <w:rsid w:val="00342556"/>
    <w:rsid w:val="00343103"/>
    <w:rsid w:val="00343449"/>
    <w:rsid w:val="00343669"/>
    <w:rsid w:val="00343A6C"/>
    <w:rsid w:val="003440F2"/>
    <w:rsid w:val="00344292"/>
    <w:rsid w:val="00344768"/>
    <w:rsid w:val="00344E6C"/>
    <w:rsid w:val="0034547C"/>
    <w:rsid w:val="003458E1"/>
    <w:rsid w:val="00345C16"/>
    <w:rsid w:val="0034695E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23B"/>
    <w:rsid w:val="00356827"/>
    <w:rsid w:val="00356A3E"/>
    <w:rsid w:val="0035730C"/>
    <w:rsid w:val="0035743F"/>
    <w:rsid w:val="003574D1"/>
    <w:rsid w:val="0035756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56F3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5D2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64B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650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61E"/>
    <w:rsid w:val="003A2EBD"/>
    <w:rsid w:val="003A2EFD"/>
    <w:rsid w:val="003A3E3A"/>
    <w:rsid w:val="003A53CB"/>
    <w:rsid w:val="003A5540"/>
    <w:rsid w:val="003A5BD1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146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2F3B"/>
    <w:rsid w:val="003D32E0"/>
    <w:rsid w:val="003D39C3"/>
    <w:rsid w:val="003D407D"/>
    <w:rsid w:val="003D4216"/>
    <w:rsid w:val="003D42E4"/>
    <w:rsid w:val="003D4521"/>
    <w:rsid w:val="003D4DA8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800"/>
    <w:rsid w:val="003E3A18"/>
    <w:rsid w:val="003E40AC"/>
    <w:rsid w:val="003E4679"/>
    <w:rsid w:val="003E54D1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3E5"/>
    <w:rsid w:val="003F278D"/>
    <w:rsid w:val="003F2BB7"/>
    <w:rsid w:val="003F3BF3"/>
    <w:rsid w:val="003F4307"/>
    <w:rsid w:val="003F489F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5E87"/>
    <w:rsid w:val="004071A4"/>
    <w:rsid w:val="00407904"/>
    <w:rsid w:val="0041039F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ADA"/>
    <w:rsid w:val="0041703C"/>
    <w:rsid w:val="0042134A"/>
    <w:rsid w:val="00421525"/>
    <w:rsid w:val="00421B55"/>
    <w:rsid w:val="00421D2D"/>
    <w:rsid w:val="00421E4A"/>
    <w:rsid w:val="00422255"/>
    <w:rsid w:val="004226D4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408A"/>
    <w:rsid w:val="00434113"/>
    <w:rsid w:val="00434122"/>
    <w:rsid w:val="00434162"/>
    <w:rsid w:val="004345C4"/>
    <w:rsid w:val="004347F2"/>
    <w:rsid w:val="00434EA4"/>
    <w:rsid w:val="004350D4"/>
    <w:rsid w:val="004353EB"/>
    <w:rsid w:val="004359EE"/>
    <w:rsid w:val="0043681D"/>
    <w:rsid w:val="00436F85"/>
    <w:rsid w:val="004370DF"/>
    <w:rsid w:val="004377E5"/>
    <w:rsid w:val="00437AAF"/>
    <w:rsid w:val="004400D0"/>
    <w:rsid w:val="0044024D"/>
    <w:rsid w:val="00440476"/>
    <w:rsid w:val="004407AC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602C0"/>
    <w:rsid w:val="00460322"/>
    <w:rsid w:val="004610C0"/>
    <w:rsid w:val="00461A02"/>
    <w:rsid w:val="00461BA6"/>
    <w:rsid w:val="00462947"/>
    <w:rsid w:val="004635E9"/>
    <w:rsid w:val="00463626"/>
    <w:rsid w:val="00463BA7"/>
    <w:rsid w:val="00463BEA"/>
    <w:rsid w:val="00464A40"/>
    <w:rsid w:val="004652A6"/>
    <w:rsid w:val="0046541D"/>
    <w:rsid w:val="00465C42"/>
    <w:rsid w:val="00465C77"/>
    <w:rsid w:val="00465E6B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970"/>
    <w:rsid w:val="00473C5C"/>
    <w:rsid w:val="004746A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77D"/>
    <w:rsid w:val="00485EDB"/>
    <w:rsid w:val="00485EEB"/>
    <w:rsid w:val="00486636"/>
    <w:rsid w:val="00486C9D"/>
    <w:rsid w:val="004870BA"/>
    <w:rsid w:val="00487318"/>
    <w:rsid w:val="004878D9"/>
    <w:rsid w:val="0049077F"/>
    <w:rsid w:val="0049085B"/>
    <w:rsid w:val="00490ABA"/>
    <w:rsid w:val="00490E12"/>
    <w:rsid w:val="00490F68"/>
    <w:rsid w:val="00491382"/>
    <w:rsid w:val="004914E3"/>
    <w:rsid w:val="00491559"/>
    <w:rsid w:val="00491DBC"/>
    <w:rsid w:val="0049233C"/>
    <w:rsid w:val="00492A47"/>
    <w:rsid w:val="00493CA0"/>
    <w:rsid w:val="00494140"/>
    <w:rsid w:val="004946B5"/>
    <w:rsid w:val="00495ED1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68CE"/>
    <w:rsid w:val="004B6A8E"/>
    <w:rsid w:val="004B6C60"/>
    <w:rsid w:val="004B6DFA"/>
    <w:rsid w:val="004B6FA9"/>
    <w:rsid w:val="004B7106"/>
    <w:rsid w:val="004B7596"/>
    <w:rsid w:val="004B7CDF"/>
    <w:rsid w:val="004C010D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C9D"/>
    <w:rsid w:val="004C401A"/>
    <w:rsid w:val="004C4D78"/>
    <w:rsid w:val="004C4FC0"/>
    <w:rsid w:val="004C6A0E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2A9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E0022"/>
    <w:rsid w:val="004E111E"/>
    <w:rsid w:val="004E11D4"/>
    <w:rsid w:val="004E13A4"/>
    <w:rsid w:val="004E1517"/>
    <w:rsid w:val="004E19E5"/>
    <w:rsid w:val="004E2379"/>
    <w:rsid w:val="004E25CB"/>
    <w:rsid w:val="004E2857"/>
    <w:rsid w:val="004E3179"/>
    <w:rsid w:val="004E383F"/>
    <w:rsid w:val="004E3A09"/>
    <w:rsid w:val="004E3C66"/>
    <w:rsid w:val="004E40C1"/>
    <w:rsid w:val="004E4433"/>
    <w:rsid w:val="004E4D21"/>
    <w:rsid w:val="004E50BD"/>
    <w:rsid w:val="004E5A36"/>
    <w:rsid w:val="004E5E2F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1B4"/>
    <w:rsid w:val="004F3EDC"/>
    <w:rsid w:val="004F5656"/>
    <w:rsid w:val="004F5B9D"/>
    <w:rsid w:val="004F6724"/>
    <w:rsid w:val="004F689F"/>
    <w:rsid w:val="004F6DF9"/>
    <w:rsid w:val="004F711E"/>
    <w:rsid w:val="004F7E94"/>
    <w:rsid w:val="00500010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630"/>
    <w:rsid w:val="00506A75"/>
    <w:rsid w:val="005079B3"/>
    <w:rsid w:val="00510B34"/>
    <w:rsid w:val="0051104F"/>
    <w:rsid w:val="00511096"/>
    <w:rsid w:val="005114EE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D0A"/>
    <w:rsid w:val="00524127"/>
    <w:rsid w:val="00524189"/>
    <w:rsid w:val="00524534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0F4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958"/>
    <w:rsid w:val="005400F5"/>
    <w:rsid w:val="005404CF"/>
    <w:rsid w:val="005406D1"/>
    <w:rsid w:val="005409A5"/>
    <w:rsid w:val="00541658"/>
    <w:rsid w:val="005416E0"/>
    <w:rsid w:val="00541971"/>
    <w:rsid w:val="00541BCA"/>
    <w:rsid w:val="00542605"/>
    <w:rsid w:val="00542911"/>
    <w:rsid w:val="00542C80"/>
    <w:rsid w:val="00542DEB"/>
    <w:rsid w:val="005431C6"/>
    <w:rsid w:val="00543A01"/>
    <w:rsid w:val="00544301"/>
    <w:rsid w:val="005453F1"/>
    <w:rsid w:val="00545682"/>
    <w:rsid w:val="0054645C"/>
    <w:rsid w:val="00546C1A"/>
    <w:rsid w:val="00546D8A"/>
    <w:rsid w:val="00547207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601F3"/>
    <w:rsid w:val="00561A51"/>
    <w:rsid w:val="005623EF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08A7"/>
    <w:rsid w:val="005716CA"/>
    <w:rsid w:val="0057234D"/>
    <w:rsid w:val="00572CB8"/>
    <w:rsid w:val="00572E31"/>
    <w:rsid w:val="00573C91"/>
    <w:rsid w:val="005740DD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3383"/>
    <w:rsid w:val="0058499D"/>
    <w:rsid w:val="00584DD9"/>
    <w:rsid w:val="005856D2"/>
    <w:rsid w:val="005857A7"/>
    <w:rsid w:val="00585CD2"/>
    <w:rsid w:val="0058623A"/>
    <w:rsid w:val="005863D2"/>
    <w:rsid w:val="00586444"/>
    <w:rsid w:val="0058671A"/>
    <w:rsid w:val="00586E71"/>
    <w:rsid w:val="00586FCC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667"/>
    <w:rsid w:val="005A2AB4"/>
    <w:rsid w:val="005A2BA2"/>
    <w:rsid w:val="005A2BB0"/>
    <w:rsid w:val="005A2EC4"/>
    <w:rsid w:val="005A354D"/>
    <w:rsid w:val="005A3855"/>
    <w:rsid w:val="005A3B70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5EDC"/>
    <w:rsid w:val="005B6257"/>
    <w:rsid w:val="005C0B0A"/>
    <w:rsid w:val="005C0D10"/>
    <w:rsid w:val="005C0E7E"/>
    <w:rsid w:val="005C147C"/>
    <w:rsid w:val="005C1493"/>
    <w:rsid w:val="005C1532"/>
    <w:rsid w:val="005C1BF2"/>
    <w:rsid w:val="005C20AF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118B"/>
    <w:rsid w:val="005D1E0F"/>
    <w:rsid w:val="005D4244"/>
    <w:rsid w:val="005D4B7E"/>
    <w:rsid w:val="005D7383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4E5"/>
    <w:rsid w:val="005E654C"/>
    <w:rsid w:val="005E6CE0"/>
    <w:rsid w:val="005E6F31"/>
    <w:rsid w:val="005E7423"/>
    <w:rsid w:val="005E7F5F"/>
    <w:rsid w:val="005F00EF"/>
    <w:rsid w:val="005F0EE1"/>
    <w:rsid w:val="005F13FF"/>
    <w:rsid w:val="005F1D33"/>
    <w:rsid w:val="005F2B00"/>
    <w:rsid w:val="005F307C"/>
    <w:rsid w:val="005F343D"/>
    <w:rsid w:val="005F444D"/>
    <w:rsid w:val="005F487D"/>
    <w:rsid w:val="005F49A6"/>
    <w:rsid w:val="005F4B0F"/>
    <w:rsid w:val="005F4DF8"/>
    <w:rsid w:val="005F54EC"/>
    <w:rsid w:val="005F5CD1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600577"/>
    <w:rsid w:val="00600E8B"/>
    <w:rsid w:val="00601846"/>
    <w:rsid w:val="00601B65"/>
    <w:rsid w:val="00601D71"/>
    <w:rsid w:val="0060246C"/>
    <w:rsid w:val="006026FE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7C2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546C"/>
    <w:rsid w:val="0061598A"/>
    <w:rsid w:val="00615CB5"/>
    <w:rsid w:val="00615E27"/>
    <w:rsid w:val="00616594"/>
    <w:rsid w:val="00616728"/>
    <w:rsid w:val="00616985"/>
    <w:rsid w:val="00616A42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58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AD2"/>
    <w:rsid w:val="0063500A"/>
    <w:rsid w:val="00635207"/>
    <w:rsid w:val="006357FF"/>
    <w:rsid w:val="00636C73"/>
    <w:rsid w:val="006370ED"/>
    <w:rsid w:val="006377A5"/>
    <w:rsid w:val="006401FA"/>
    <w:rsid w:val="006404C7"/>
    <w:rsid w:val="00640948"/>
    <w:rsid w:val="00640E55"/>
    <w:rsid w:val="00641443"/>
    <w:rsid w:val="00641B33"/>
    <w:rsid w:val="00641C80"/>
    <w:rsid w:val="006421D4"/>
    <w:rsid w:val="00642285"/>
    <w:rsid w:val="00642C49"/>
    <w:rsid w:val="00642D4F"/>
    <w:rsid w:val="00643835"/>
    <w:rsid w:val="00643987"/>
    <w:rsid w:val="0064440B"/>
    <w:rsid w:val="006447C2"/>
    <w:rsid w:val="006448FC"/>
    <w:rsid w:val="006453CE"/>
    <w:rsid w:val="006454D6"/>
    <w:rsid w:val="00645CD6"/>
    <w:rsid w:val="006463EB"/>
    <w:rsid w:val="00646C51"/>
    <w:rsid w:val="0064783B"/>
    <w:rsid w:val="00647F7A"/>
    <w:rsid w:val="0065011E"/>
    <w:rsid w:val="00650EF6"/>
    <w:rsid w:val="00650F57"/>
    <w:rsid w:val="00651A20"/>
    <w:rsid w:val="00651CA2"/>
    <w:rsid w:val="006522CB"/>
    <w:rsid w:val="006523F0"/>
    <w:rsid w:val="0065245B"/>
    <w:rsid w:val="00652F19"/>
    <w:rsid w:val="00652FB9"/>
    <w:rsid w:val="0065322E"/>
    <w:rsid w:val="006537F2"/>
    <w:rsid w:val="00653A0E"/>
    <w:rsid w:val="00653AF0"/>
    <w:rsid w:val="00653F7F"/>
    <w:rsid w:val="00654257"/>
    <w:rsid w:val="0065428C"/>
    <w:rsid w:val="006547B8"/>
    <w:rsid w:val="00654859"/>
    <w:rsid w:val="00654BBB"/>
    <w:rsid w:val="00656655"/>
    <w:rsid w:val="006566B2"/>
    <w:rsid w:val="0065695F"/>
    <w:rsid w:val="00656B59"/>
    <w:rsid w:val="006606BC"/>
    <w:rsid w:val="00661018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6116"/>
    <w:rsid w:val="00666CAD"/>
    <w:rsid w:val="00666DFA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727"/>
    <w:rsid w:val="00673919"/>
    <w:rsid w:val="00673CF0"/>
    <w:rsid w:val="006747CE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C2A"/>
    <w:rsid w:val="00692ED0"/>
    <w:rsid w:val="006931D9"/>
    <w:rsid w:val="00693908"/>
    <w:rsid w:val="0069437B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4D34"/>
    <w:rsid w:val="006A5A14"/>
    <w:rsid w:val="006A61CC"/>
    <w:rsid w:val="006A6A24"/>
    <w:rsid w:val="006A6C1E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F6A"/>
    <w:rsid w:val="006C2081"/>
    <w:rsid w:val="006C238E"/>
    <w:rsid w:val="006C2510"/>
    <w:rsid w:val="006C355D"/>
    <w:rsid w:val="006C428A"/>
    <w:rsid w:val="006C42AA"/>
    <w:rsid w:val="006C4615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796"/>
    <w:rsid w:val="006D59D1"/>
    <w:rsid w:val="006D6D75"/>
    <w:rsid w:val="006D7635"/>
    <w:rsid w:val="006D7A6A"/>
    <w:rsid w:val="006D7B4F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D37"/>
    <w:rsid w:val="006E30B1"/>
    <w:rsid w:val="006E31F8"/>
    <w:rsid w:val="006E3736"/>
    <w:rsid w:val="006E467D"/>
    <w:rsid w:val="006E5273"/>
    <w:rsid w:val="006E527E"/>
    <w:rsid w:val="006E53F2"/>
    <w:rsid w:val="006E57ED"/>
    <w:rsid w:val="006E60D7"/>
    <w:rsid w:val="006E6587"/>
    <w:rsid w:val="006E67BE"/>
    <w:rsid w:val="006E684D"/>
    <w:rsid w:val="006E69B5"/>
    <w:rsid w:val="006E73AA"/>
    <w:rsid w:val="006E7CB5"/>
    <w:rsid w:val="006F0056"/>
    <w:rsid w:val="006F01A1"/>
    <w:rsid w:val="006F05A1"/>
    <w:rsid w:val="006F061F"/>
    <w:rsid w:val="006F0B09"/>
    <w:rsid w:val="006F12F1"/>
    <w:rsid w:val="006F15F1"/>
    <w:rsid w:val="006F16E7"/>
    <w:rsid w:val="006F1ACC"/>
    <w:rsid w:val="006F2023"/>
    <w:rsid w:val="006F2A41"/>
    <w:rsid w:val="006F2ADE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2EA"/>
    <w:rsid w:val="006F79CA"/>
    <w:rsid w:val="006F7E08"/>
    <w:rsid w:val="006F7E7E"/>
    <w:rsid w:val="006F7E96"/>
    <w:rsid w:val="0070006B"/>
    <w:rsid w:val="00700243"/>
    <w:rsid w:val="007002A1"/>
    <w:rsid w:val="007010A5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4B52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92"/>
    <w:rsid w:val="007170F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63FA"/>
    <w:rsid w:val="00726F9E"/>
    <w:rsid w:val="00727250"/>
    <w:rsid w:val="00727BE1"/>
    <w:rsid w:val="00731150"/>
    <w:rsid w:val="00731182"/>
    <w:rsid w:val="0073187A"/>
    <w:rsid w:val="00731EB3"/>
    <w:rsid w:val="0073245F"/>
    <w:rsid w:val="00732FEE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4B7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5A07"/>
    <w:rsid w:val="00755A2E"/>
    <w:rsid w:val="007562FB"/>
    <w:rsid w:val="0075669E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559"/>
    <w:rsid w:val="00763DFB"/>
    <w:rsid w:val="00763E5C"/>
    <w:rsid w:val="00763E89"/>
    <w:rsid w:val="007642C8"/>
    <w:rsid w:val="00764500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BBA"/>
    <w:rsid w:val="007735CE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30E0"/>
    <w:rsid w:val="00783D38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280"/>
    <w:rsid w:val="007909FA"/>
    <w:rsid w:val="0079124F"/>
    <w:rsid w:val="00791586"/>
    <w:rsid w:val="00791B4F"/>
    <w:rsid w:val="00791DBD"/>
    <w:rsid w:val="00792284"/>
    <w:rsid w:val="007943F7"/>
    <w:rsid w:val="00794896"/>
    <w:rsid w:val="00795006"/>
    <w:rsid w:val="00795A3D"/>
    <w:rsid w:val="00796EB1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C82"/>
    <w:rsid w:val="007A4EB9"/>
    <w:rsid w:val="007A5FF7"/>
    <w:rsid w:val="007A6574"/>
    <w:rsid w:val="007A71A0"/>
    <w:rsid w:val="007A7299"/>
    <w:rsid w:val="007B07D9"/>
    <w:rsid w:val="007B0FF0"/>
    <w:rsid w:val="007B12A2"/>
    <w:rsid w:val="007B2C93"/>
    <w:rsid w:val="007B2DCC"/>
    <w:rsid w:val="007B4BC2"/>
    <w:rsid w:val="007B50D8"/>
    <w:rsid w:val="007B5556"/>
    <w:rsid w:val="007B669C"/>
    <w:rsid w:val="007B6E04"/>
    <w:rsid w:val="007B7494"/>
    <w:rsid w:val="007C0A3B"/>
    <w:rsid w:val="007C0DE5"/>
    <w:rsid w:val="007C1727"/>
    <w:rsid w:val="007C1BCF"/>
    <w:rsid w:val="007C1D3C"/>
    <w:rsid w:val="007C2462"/>
    <w:rsid w:val="007C2898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FF4"/>
    <w:rsid w:val="007D0675"/>
    <w:rsid w:val="007D09E5"/>
    <w:rsid w:val="007D0FAD"/>
    <w:rsid w:val="007D11B7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60C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F56"/>
    <w:rsid w:val="007F652A"/>
    <w:rsid w:val="007F6CF6"/>
    <w:rsid w:val="007F6D8A"/>
    <w:rsid w:val="007F6FB5"/>
    <w:rsid w:val="007F72AE"/>
    <w:rsid w:val="007F7852"/>
    <w:rsid w:val="007F7BB2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68E"/>
    <w:rsid w:val="008164F4"/>
    <w:rsid w:val="008167D1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134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7BC"/>
    <w:rsid w:val="00851609"/>
    <w:rsid w:val="00851AA6"/>
    <w:rsid w:val="00852082"/>
    <w:rsid w:val="008520F0"/>
    <w:rsid w:val="00852541"/>
    <w:rsid w:val="00852588"/>
    <w:rsid w:val="008525D1"/>
    <w:rsid w:val="00852695"/>
    <w:rsid w:val="008528A0"/>
    <w:rsid w:val="008528C7"/>
    <w:rsid w:val="00853442"/>
    <w:rsid w:val="0085359A"/>
    <w:rsid w:val="00853609"/>
    <w:rsid w:val="0085365E"/>
    <w:rsid w:val="008539A1"/>
    <w:rsid w:val="00854323"/>
    <w:rsid w:val="008548B7"/>
    <w:rsid w:val="00854DFE"/>
    <w:rsid w:val="008562AA"/>
    <w:rsid w:val="00856B7D"/>
    <w:rsid w:val="00856EFB"/>
    <w:rsid w:val="008570DA"/>
    <w:rsid w:val="008571A0"/>
    <w:rsid w:val="008576C2"/>
    <w:rsid w:val="00860294"/>
    <w:rsid w:val="00860BAE"/>
    <w:rsid w:val="008610C9"/>
    <w:rsid w:val="008620D8"/>
    <w:rsid w:val="00862742"/>
    <w:rsid w:val="00862B29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7AA"/>
    <w:rsid w:val="008677DB"/>
    <w:rsid w:val="008678CF"/>
    <w:rsid w:val="00867BE6"/>
    <w:rsid w:val="00867EDB"/>
    <w:rsid w:val="008701D0"/>
    <w:rsid w:val="008704D5"/>
    <w:rsid w:val="00870BCE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DBC"/>
    <w:rsid w:val="00875F86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4083"/>
    <w:rsid w:val="0088418C"/>
    <w:rsid w:val="00886557"/>
    <w:rsid w:val="00886983"/>
    <w:rsid w:val="008872B7"/>
    <w:rsid w:val="008879EF"/>
    <w:rsid w:val="00887AB8"/>
    <w:rsid w:val="008901D5"/>
    <w:rsid w:val="008905A4"/>
    <w:rsid w:val="00891D97"/>
    <w:rsid w:val="00891FB7"/>
    <w:rsid w:val="008920DD"/>
    <w:rsid w:val="008922F5"/>
    <w:rsid w:val="00892647"/>
    <w:rsid w:val="00894524"/>
    <w:rsid w:val="00894651"/>
    <w:rsid w:val="0089484A"/>
    <w:rsid w:val="00894880"/>
    <w:rsid w:val="00894FF2"/>
    <w:rsid w:val="00895983"/>
    <w:rsid w:val="00895EA8"/>
    <w:rsid w:val="00896926"/>
    <w:rsid w:val="00896E07"/>
    <w:rsid w:val="0089712F"/>
    <w:rsid w:val="00897135"/>
    <w:rsid w:val="00897183"/>
    <w:rsid w:val="0089765D"/>
    <w:rsid w:val="00897B7F"/>
    <w:rsid w:val="00897FA9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3900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79F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DEF"/>
    <w:rsid w:val="008E4AAB"/>
    <w:rsid w:val="008E4AF8"/>
    <w:rsid w:val="008E4EA7"/>
    <w:rsid w:val="008E51B5"/>
    <w:rsid w:val="008E5363"/>
    <w:rsid w:val="008E5BB0"/>
    <w:rsid w:val="008E663E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169A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2D8"/>
    <w:rsid w:val="009168F1"/>
    <w:rsid w:val="00917163"/>
    <w:rsid w:val="0091777C"/>
    <w:rsid w:val="00917B61"/>
    <w:rsid w:val="00917F1F"/>
    <w:rsid w:val="00920A02"/>
    <w:rsid w:val="00921C34"/>
    <w:rsid w:val="00921E53"/>
    <w:rsid w:val="0092273A"/>
    <w:rsid w:val="009229DA"/>
    <w:rsid w:val="0092353A"/>
    <w:rsid w:val="0092353E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A42"/>
    <w:rsid w:val="00927C22"/>
    <w:rsid w:val="00927DBE"/>
    <w:rsid w:val="009302DD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DA"/>
    <w:rsid w:val="00934BC3"/>
    <w:rsid w:val="0093512E"/>
    <w:rsid w:val="0093695E"/>
    <w:rsid w:val="00936FF7"/>
    <w:rsid w:val="00937F80"/>
    <w:rsid w:val="009409AF"/>
    <w:rsid w:val="00941384"/>
    <w:rsid w:val="00941C73"/>
    <w:rsid w:val="00941C9C"/>
    <w:rsid w:val="00941FFB"/>
    <w:rsid w:val="009427ED"/>
    <w:rsid w:val="009438E3"/>
    <w:rsid w:val="00943945"/>
    <w:rsid w:val="00943C4C"/>
    <w:rsid w:val="0094446B"/>
    <w:rsid w:val="00944544"/>
    <w:rsid w:val="009446DE"/>
    <w:rsid w:val="00944F35"/>
    <w:rsid w:val="0094576F"/>
    <w:rsid w:val="00945A3C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0DE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A26"/>
    <w:rsid w:val="00957E49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3561"/>
    <w:rsid w:val="00963986"/>
    <w:rsid w:val="00963D36"/>
    <w:rsid w:val="00963D6D"/>
    <w:rsid w:val="00964842"/>
    <w:rsid w:val="00964B6C"/>
    <w:rsid w:val="00964FD9"/>
    <w:rsid w:val="00965A3E"/>
    <w:rsid w:val="00966389"/>
    <w:rsid w:val="00966C25"/>
    <w:rsid w:val="00966F0D"/>
    <w:rsid w:val="009671EF"/>
    <w:rsid w:val="00967242"/>
    <w:rsid w:val="00967F21"/>
    <w:rsid w:val="0097002C"/>
    <w:rsid w:val="00970881"/>
    <w:rsid w:val="00971012"/>
    <w:rsid w:val="00971E24"/>
    <w:rsid w:val="00972AA6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108B"/>
    <w:rsid w:val="0098187C"/>
    <w:rsid w:val="009824DC"/>
    <w:rsid w:val="00982A77"/>
    <w:rsid w:val="00982AB7"/>
    <w:rsid w:val="00982B79"/>
    <w:rsid w:val="0098309C"/>
    <w:rsid w:val="00983393"/>
    <w:rsid w:val="00983F4C"/>
    <w:rsid w:val="0098502B"/>
    <w:rsid w:val="0098503E"/>
    <w:rsid w:val="00985705"/>
    <w:rsid w:val="00985B3A"/>
    <w:rsid w:val="00985B74"/>
    <w:rsid w:val="00986BD3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66A0"/>
    <w:rsid w:val="009969AA"/>
    <w:rsid w:val="0099742A"/>
    <w:rsid w:val="009978FF"/>
    <w:rsid w:val="00997C12"/>
    <w:rsid w:val="00997E7F"/>
    <w:rsid w:val="009A0498"/>
    <w:rsid w:val="009A067E"/>
    <w:rsid w:val="009A10EF"/>
    <w:rsid w:val="009A115E"/>
    <w:rsid w:val="009A1515"/>
    <w:rsid w:val="009A185F"/>
    <w:rsid w:val="009A1C90"/>
    <w:rsid w:val="009A2A0E"/>
    <w:rsid w:val="009A32FF"/>
    <w:rsid w:val="009A3525"/>
    <w:rsid w:val="009A3FCA"/>
    <w:rsid w:val="009A4092"/>
    <w:rsid w:val="009A428D"/>
    <w:rsid w:val="009A4294"/>
    <w:rsid w:val="009A4BCB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2E"/>
    <w:rsid w:val="009B3583"/>
    <w:rsid w:val="009B3D43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7C2"/>
    <w:rsid w:val="009C3B1B"/>
    <w:rsid w:val="009C3DB4"/>
    <w:rsid w:val="009C40F8"/>
    <w:rsid w:val="009C429F"/>
    <w:rsid w:val="009C575F"/>
    <w:rsid w:val="009C5BC9"/>
    <w:rsid w:val="009C5CFB"/>
    <w:rsid w:val="009C5E9F"/>
    <w:rsid w:val="009C680C"/>
    <w:rsid w:val="009C6DD6"/>
    <w:rsid w:val="009C6E69"/>
    <w:rsid w:val="009C71F3"/>
    <w:rsid w:val="009C7539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210"/>
    <w:rsid w:val="009E3144"/>
    <w:rsid w:val="009E3513"/>
    <w:rsid w:val="009E358A"/>
    <w:rsid w:val="009E384A"/>
    <w:rsid w:val="009E3FF4"/>
    <w:rsid w:val="009E40C9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E1F"/>
    <w:rsid w:val="009F032B"/>
    <w:rsid w:val="009F0506"/>
    <w:rsid w:val="009F07ED"/>
    <w:rsid w:val="009F0983"/>
    <w:rsid w:val="009F1C62"/>
    <w:rsid w:val="009F2465"/>
    <w:rsid w:val="009F320A"/>
    <w:rsid w:val="009F32FE"/>
    <w:rsid w:val="009F421E"/>
    <w:rsid w:val="009F4413"/>
    <w:rsid w:val="009F4692"/>
    <w:rsid w:val="009F4FD2"/>
    <w:rsid w:val="009F50A1"/>
    <w:rsid w:val="009F5512"/>
    <w:rsid w:val="009F5B87"/>
    <w:rsid w:val="009F5B8E"/>
    <w:rsid w:val="009F6095"/>
    <w:rsid w:val="009F670B"/>
    <w:rsid w:val="009F6B2E"/>
    <w:rsid w:val="009F7CC6"/>
    <w:rsid w:val="009F7CF2"/>
    <w:rsid w:val="00A006F6"/>
    <w:rsid w:val="00A008C9"/>
    <w:rsid w:val="00A00B77"/>
    <w:rsid w:val="00A010E9"/>
    <w:rsid w:val="00A011EA"/>
    <w:rsid w:val="00A019AF"/>
    <w:rsid w:val="00A01BB6"/>
    <w:rsid w:val="00A01BF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63F2"/>
    <w:rsid w:val="00A0767D"/>
    <w:rsid w:val="00A07D71"/>
    <w:rsid w:val="00A10042"/>
    <w:rsid w:val="00A100DD"/>
    <w:rsid w:val="00A10869"/>
    <w:rsid w:val="00A110D7"/>
    <w:rsid w:val="00A1143E"/>
    <w:rsid w:val="00A11755"/>
    <w:rsid w:val="00A118E5"/>
    <w:rsid w:val="00A12EEF"/>
    <w:rsid w:val="00A12FA8"/>
    <w:rsid w:val="00A14375"/>
    <w:rsid w:val="00A1542F"/>
    <w:rsid w:val="00A154AC"/>
    <w:rsid w:val="00A15AC6"/>
    <w:rsid w:val="00A15BCA"/>
    <w:rsid w:val="00A1659B"/>
    <w:rsid w:val="00A174BF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5AC"/>
    <w:rsid w:val="00A24807"/>
    <w:rsid w:val="00A248DB"/>
    <w:rsid w:val="00A24A1D"/>
    <w:rsid w:val="00A253EB"/>
    <w:rsid w:val="00A25AD1"/>
    <w:rsid w:val="00A25F29"/>
    <w:rsid w:val="00A26221"/>
    <w:rsid w:val="00A2630E"/>
    <w:rsid w:val="00A268BA"/>
    <w:rsid w:val="00A26DE5"/>
    <w:rsid w:val="00A27C1F"/>
    <w:rsid w:val="00A30CF7"/>
    <w:rsid w:val="00A30D6E"/>
    <w:rsid w:val="00A313FA"/>
    <w:rsid w:val="00A3224A"/>
    <w:rsid w:val="00A333A1"/>
    <w:rsid w:val="00A334F0"/>
    <w:rsid w:val="00A33620"/>
    <w:rsid w:val="00A348B4"/>
    <w:rsid w:val="00A3492D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225"/>
    <w:rsid w:val="00A560CD"/>
    <w:rsid w:val="00A5661F"/>
    <w:rsid w:val="00A56910"/>
    <w:rsid w:val="00A56C53"/>
    <w:rsid w:val="00A56D77"/>
    <w:rsid w:val="00A578A7"/>
    <w:rsid w:val="00A57E04"/>
    <w:rsid w:val="00A6007E"/>
    <w:rsid w:val="00A6049B"/>
    <w:rsid w:val="00A608BF"/>
    <w:rsid w:val="00A60AFC"/>
    <w:rsid w:val="00A60B21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EE0"/>
    <w:rsid w:val="00A663D5"/>
    <w:rsid w:val="00A67A49"/>
    <w:rsid w:val="00A70640"/>
    <w:rsid w:val="00A709CC"/>
    <w:rsid w:val="00A70F73"/>
    <w:rsid w:val="00A71069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77F6A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2EC7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87FCC"/>
    <w:rsid w:val="00A901BC"/>
    <w:rsid w:val="00A90D60"/>
    <w:rsid w:val="00A9128B"/>
    <w:rsid w:val="00A91469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3AF"/>
    <w:rsid w:val="00AA5C3E"/>
    <w:rsid w:val="00AA64B5"/>
    <w:rsid w:val="00AA6EA2"/>
    <w:rsid w:val="00AA727F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276B"/>
    <w:rsid w:val="00AC308D"/>
    <w:rsid w:val="00AC3857"/>
    <w:rsid w:val="00AC392E"/>
    <w:rsid w:val="00AC41D8"/>
    <w:rsid w:val="00AC480F"/>
    <w:rsid w:val="00AC493D"/>
    <w:rsid w:val="00AC4B9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D0980"/>
    <w:rsid w:val="00AD0AAB"/>
    <w:rsid w:val="00AD0CB8"/>
    <w:rsid w:val="00AD11AD"/>
    <w:rsid w:val="00AD15E6"/>
    <w:rsid w:val="00AD21C3"/>
    <w:rsid w:val="00AD26BD"/>
    <w:rsid w:val="00AD27FC"/>
    <w:rsid w:val="00AD3EC1"/>
    <w:rsid w:val="00AD4809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7EC"/>
    <w:rsid w:val="00AF0F24"/>
    <w:rsid w:val="00AF0F87"/>
    <w:rsid w:val="00AF259D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86C"/>
    <w:rsid w:val="00AF5DB5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805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E09"/>
    <w:rsid w:val="00B100E1"/>
    <w:rsid w:val="00B10156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12B6"/>
    <w:rsid w:val="00B2151C"/>
    <w:rsid w:val="00B21523"/>
    <w:rsid w:val="00B21982"/>
    <w:rsid w:val="00B21FC7"/>
    <w:rsid w:val="00B22276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A25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81D"/>
    <w:rsid w:val="00B33D1C"/>
    <w:rsid w:val="00B34BCC"/>
    <w:rsid w:val="00B34E21"/>
    <w:rsid w:val="00B35099"/>
    <w:rsid w:val="00B35462"/>
    <w:rsid w:val="00B360CD"/>
    <w:rsid w:val="00B36419"/>
    <w:rsid w:val="00B36539"/>
    <w:rsid w:val="00B36806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843"/>
    <w:rsid w:val="00B44488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006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3AF6"/>
    <w:rsid w:val="00B54681"/>
    <w:rsid w:val="00B54A31"/>
    <w:rsid w:val="00B54BA2"/>
    <w:rsid w:val="00B55231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DB"/>
    <w:rsid w:val="00B645E3"/>
    <w:rsid w:val="00B65215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B7F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A34"/>
    <w:rsid w:val="00B81AB5"/>
    <w:rsid w:val="00B81FDB"/>
    <w:rsid w:val="00B822B1"/>
    <w:rsid w:val="00B82440"/>
    <w:rsid w:val="00B82AF8"/>
    <w:rsid w:val="00B832C1"/>
    <w:rsid w:val="00B839D3"/>
    <w:rsid w:val="00B843EE"/>
    <w:rsid w:val="00B8582E"/>
    <w:rsid w:val="00B87110"/>
    <w:rsid w:val="00B87624"/>
    <w:rsid w:val="00B900F9"/>
    <w:rsid w:val="00B900FB"/>
    <w:rsid w:val="00B9029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5FA"/>
    <w:rsid w:val="00B939B6"/>
    <w:rsid w:val="00B93B33"/>
    <w:rsid w:val="00B93C5E"/>
    <w:rsid w:val="00B945D1"/>
    <w:rsid w:val="00B94B5F"/>
    <w:rsid w:val="00B9565D"/>
    <w:rsid w:val="00B962E9"/>
    <w:rsid w:val="00B972C5"/>
    <w:rsid w:val="00B97B68"/>
    <w:rsid w:val="00BA0DEA"/>
    <w:rsid w:val="00BA1336"/>
    <w:rsid w:val="00BA18EE"/>
    <w:rsid w:val="00BA1916"/>
    <w:rsid w:val="00BA266E"/>
    <w:rsid w:val="00BA2D02"/>
    <w:rsid w:val="00BA363E"/>
    <w:rsid w:val="00BA3BF9"/>
    <w:rsid w:val="00BA43E9"/>
    <w:rsid w:val="00BA45C8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41A8"/>
    <w:rsid w:val="00BB4EFD"/>
    <w:rsid w:val="00BB5196"/>
    <w:rsid w:val="00BB51EE"/>
    <w:rsid w:val="00BB5D8D"/>
    <w:rsid w:val="00BB5E9E"/>
    <w:rsid w:val="00BB6DE8"/>
    <w:rsid w:val="00BB720F"/>
    <w:rsid w:val="00BB72AB"/>
    <w:rsid w:val="00BC068B"/>
    <w:rsid w:val="00BC09FC"/>
    <w:rsid w:val="00BC18A4"/>
    <w:rsid w:val="00BC1A44"/>
    <w:rsid w:val="00BC1C51"/>
    <w:rsid w:val="00BC1FAC"/>
    <w:rsid w:val="00BC2015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35C"/>
    <w:rsid w:val="00BD192A"/>
    <w:rsid w:val="00BD1E56"/>
    <w:rsid w:val="00BD1FBC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EA0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184"/>
    <w:rsid w:val="00BE547D"/>
    <w:rsid w:val="00BE60AA"/>
    <w:rsid w:val="00BE69E6"/>
    <w:rsid w:val="00BE6E57"/>
    <w:rsid w:val="00BE6F9D"/>
    <w:rsid w:val="00BE71E1"/>
    <w:rsid w:val="00BE7229"/>
    <w:rsid w:val="00BE77C6"/>
    <w:rsid w:val="00BE7A02"/>
    <w:rsid w:val="00BF0EA5"/>
    <w:rsid w:val="00BF13A6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2662"/>
    <w:rsid w:val="00C02F31"/>
    <w:rsid w:val="00C0326B"/>
    <w:rsid w:val="00C0361B"/>
    <w:rsid w:val="00C0381D"/>
    <w:rsid w:val="00C03BE8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1579"/>
    <w:rsid w:val="00C115FF"/>
    <w:rsid w:val="00C11B63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B3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1E1F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65E"/>
    <w:rsid w:val="00C3183E"/>
    <w:rsid w:val="00C31B34"/>
    <w:rsid w:val="00C322A9"/>
    <w:rsid w:val="00C32621"/>
    <w:rsid w:val="00C32B9A"/>
    <w:rsid w:val="00C33071"/>
    <w:rsid w:val="00C33CC3"/>
    <w:rsid w:val="00C33EE2"/>
    <w:rsid w:val="00C350DB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E50"/>
    <w:rsid w:val="00C540BE"/>
    <w:rsid w:val="00C54A67"/>
    <w:rsid w:val="00C55020"/>
    <w:rsid w:val="00C55252"/>
    <w:rsid w:val="00C55644"/>
    <w:rsid w:val="00C55740"/>
    <w:rsid w:val="00C55C4E"/>
    <w:rsid w:val="00C56086"/>
    <w:rsid w:val="00C57A16"/>
    <w:rsid w:val="00C60F84"/>
    <w:rsid w:val="00C6138C"/>
    <w:rsid w:val="00C616C5"/>
    <w:rsid w:val="00C61964"/>
    <w:rsid w:val="00C620C7"/>
    <w:rsid w:val="00C634E0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48B5"/>
    <w:rsid w:val="00C7496F"/>
    <w:rsid w:val="00C74A3C"/>
    <w:rsid w:val="00C74A40"/>
    <w:rsid w:val="00C74ECC"/>
    <w:rsid w:val="00C75417"/>
    <w:rsid w:val="00C7547B"/>
    <w:rsid w:val="00C759FD"/>
    <w:rsid w:val="00C75B16"/>
    <w:rsid w:val="00C75E4D"/>
    <w:rsid w:val="00C7683A"/>
    <w:rsid w:val="00C76B16"/>
    <w:rsid w:val="00C76BFE"/>
    <w:rsid w:val="00C76CE3"/>
    <w:rsid w:val="00C779EE"/>
    <w:rsid w:val="00C77BA4"/>
    <w:rsid w:val="00C77D42"/>
    <w:rsid w:val="00C77FE5"/>
    <w:rsid w:val="00C81788"/>
    <w:rsid w:val="00C8213B"/>
    <w:rsid w:val="00C82146"/>
    <w:rsid w:val="00C82A8F"/>
    <w:rsid w:val="00C82CF8"/>
    <w:rsid w:val="00C8317D"/>
    <w:rsid w:val="00C835E5"/>
    <w:rsid w:val="00C845CB"/>
    <w:rsid w:val="00C84A14"/>
    <w:rsid w:val="00C84AFB"/>
    <w:rsid w:val="00C85129"/>
    <w:rsid w:val="00C85F4A"/>
    <w:rsid w:val="00C86418"/>
    <w:rsid w:val="00C86C6A"/>
    <w:rsid w:val="00C86CDC"/>
    <w:rsid w:val="00C876DD"/>
    <w:rsid w:val="00C87808"/>
    <w:rsid w:val="00C90305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B51"/>
    <w:rsid w:val="00CB20F7"/>
    <w:rsid w:val="00CB217D"/>
    <w:rsid w:val="00CB294C"/>
    <w:rsid w:val="00CB2DA0"/>
    <w:rsid w:val="00CB34F6"/>
    <w:rsid w:val="00CB3601"/>
    <w:rsid w:val="00CB47E7"/>
    <w:rsid w:val="00CB4E4B"/>
    <w:rsid w:val="00CB53EA"/>
    <w:rsid w:val="00CB59C6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B7D1B"/>
    <w:rsid w:val="00CC014B"/>
    <w:rsid w:val="00CC0D07"/>
    <w:rsid w:val="00CC156E"/>
    <w:rsid w:val="00CC23CB"/>
    <w:rsid w:val="00CC25E1"/>
    <w:rsid w:val="00CC2C17"/>
    <w:rsid w:val="00CC3411"/>
    <w:rsid w:val="00CC4029"/>
    <w:rsid w:val="00CC4292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AE9"/>
    <w:rsid w:val="00CC7D7A"/>
    <w:rsid w:val="00CD036A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E04B2"/>
    <w:rsid w:val="00CE0534"/>
    <w:rsid w:val="00CE0704"/>
    <w:rsid w:val="00CE1312"/>
    <w:rsid w:val="00CE1492"/>
    <w:rsid w:val="00CE24F4"/>
    <w:rsid w:val="00CE27BF"/>
    <w:rsid w:val="00CE2E2F"/>
    <w:rsid w:val="00CE3331"/>
    <w:rsid w:val="00CE3B2A"/>
    <w:rsid w:val="00CE3E87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0CB3"/>
    <w:rsid w:val="00D01C9B"/>
    <w:rsid w:val="00D02633"/>
    <w:rsid w:val="00D0271D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842"/>
    <w:rsid w:val="00D1108C"/>
    <w:rsid w:val="00D12346"/>
    <w:rsid w:val="00D12491"/>
    <w:rsid w:val="00D126F7"/>
    <w:rsid w:val="00D129E1"/>
    <w:rsid w:val="00D155E4"/>
    <w:rsid w:val="00D1581C"/>
    <w:rsid w:val="00D15E2A"/>
    <w:rsid w:val="00D164B0"/>
    <w:rsid w:val="00D166D2"/>
    <w:rsid w:val="00D16916"/>
    <w:rsid w:val="00D174F1"/>
    <w:rsid w:val="00D17E5C"/>
    <w:rsid w:val="00D206B4"/>
    <w:rsid w:val="00D206F3"/>
    <w:rsid w:val="00D20BAB"/>
    <w:rsid w:val="00D21253"/>
    <w:rsid w:val="00D21482"/>
    <w:rsid w:val="00D21BCD"/>
    <w:rsid w:val="00D21F8D"/>
    <w:rsid w:val="00D22722"/>
    <w:rsid w:val="00D22790"/>
    <w:rsid w:val="00D227B3"/>
    <w:rsid w:val="00D2296A"/>
    <w:rsid w:val="00D23181"/>
    <w:rsid w:val="00D233E3"/>
    <w:rsid w:val="00D2372C"/>
    <w:rsid w:val="00D2434B"/>
    <w:rsid w:val="00D2485D"/>
    <w:rsid w:val="00D24DF6"/>
    <w:rsid w:val="00D24F65"/>
    <w:rsid w:val="00D25555"/>
    <w:rsid w:val="00D2590F"/>
    <w:rsid w:val="00D25928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A7"/>
    <w:rsid w:val="00D31362"/>
    <w:rsid w:val="00D31EDA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206"/>
    <w:rsid w:val="00D37A8D"/>
    <w:rsid w:val="00D37D70"/>
    <w:rsid w:val="00D4006D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458"/>
    <w:rsid w:val="00D53551"/>
    <w:rsid w:val="00D5364F"/>
    <w:rsid w:val="00D53C50"/>
    <w:rsid w:val="00D53D6F"/>
    <w:rsid w:val="00D551D7"/>
    <w:rsid w:val="00D565E9"/>
    <w:rsid w:val="00D566F8"/>
    <w:rsid w:val="00D56774"/>
    <w:rsid w:val="00D5720E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09B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528"/>
    <w:rsid w:val="00D8270A"/>
    <w:rsid w:val="00D831D5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471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386E"/>
    <w:rsid w:val="00DA4CE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63F9"/>
    <w:rsid w:val="00DB6870"/>
    <w:rsid w:val="00DB7BCD"/>
    <w:rsid w:val="00DB7E6F"/>
    <w:rsid w:val="00DC007D"/>
    <w:rsid w:val="00DC1910"/>
    <w:rsid w:val="00DC2E4C"/>
    <w:rsid w:val="00DC32E1"/>
    <w:rsid w:val="00DC367D"/>
    <w:rsid w:val="00DC3714"/>
    <w:rsid w:val="00DC37D4"/>
    <w:rsid w:val="00DC38EF"/>
    <w:rsid w:val="00DC3996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557"/>
    <w:rsid w:val="00DD5784"/>
    <w:rsid w:val="00DD6771"/>
    <w:rsid w:val="00DD70DA"/>
    <w:rsid w:val="00DD78C7"/>
    <w:rsid w:val="00DD7C06"/>
    <w:rsid w:val="00DE0F9F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3C16"/>
    <w:rsid w:val="00DE4557"/>
    <w:rsid w:val="00DE4FEC"/>
    <w:rsid w:val="00DE518B"/>
    <w:rsid w:val="00DE5675"/>
    <w:rsid w:val="00DE75DC"/>
    <w:rsid w:val="00DE79C4"/>
    <w:rsid w:val="00DE79EA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677A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1F26"/>
    <w:rsid w:val="00E121E1"/>
    <w:rsid w:val="00E13296"/>
    <w:rsid w:val="00E13A24"/>
    <w:rsid w:val="00E13A3D"/>
    <w:rsid w:val="00E145D8"/>
    <w:rsid w:val="00E164B5"/>
    <w:rsid w:val="00E16DC0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782"/>
    <w:rsid w:val="00E2785D"/>
    <w:rsid w:val="00E27A34"/>
    <w:rsid w:val="00E30B4B"/>
    <w:rsid w:val="00E31669"/>
    <w:rsid w:val="00E329B7"/>
    <w:rsid w:val="00E331FC"/>
    <w:rsid w:val="00E33ED4"/>
    <w:rsid w:val="00E33EEE"/>
    <w:rsid w:val="00E34096"/>
    <w:rsid w:val="00E35107"/>
    <w:rsid w:val="00E3598B"/>
    <w:rsid w:val="00E36097"/>
    <w:rsid w:val="00E363A9"/>
    <w:rsid w:val="00E36850"/>
    <w:rsid w:val="00E36F2A"/>
    <w:rsid w:val="00E36F5E"/>
    <w:rsid w:val="00E372CF"/>
    <w:rsid w:val="00E405A6"/>
    <w:rsid w:val="00E4066E"/>
    <w:rsid w:val="00E4099F"/>
    <w:rsid w:val="00E40AA2"/>
    <w:rsid w:val="00E40AFF"/>
    <w:rsid w:val="00E4274C"/>
    <w:rsid w:val="00E431F9"/>
    <w:rsid w:val="00E44020"/>
    <w:rsid w:val="00E44193"/>
    <w:rsid w:val="00E44421"/>
    <w:rsid w:val="00E447CC"/>
    <w:rsid w:val="00E44E00"/>
    <w:rsid w:val="00E4528D"/>
    <w:rsid w:val="00E454B8"/>
    <w:rsid w:val="00E4604B"/>
    <w:rsid w:val="00E4643A"/>
    <w:rsid w:val="00E46741"/>
    <w:rsid w:val="00E473DE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5A1"/>
    <w:rsid w:val="00E578E6"/>
    <w:rsid w:val="00E5794A"/>
    <w:rsid w:val="00E5798F"/>
    <w:rsid w:val="00E57E8D"/>
    <w:rsid w:val="00E60ED2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B55"/>
    <w:rsid w:val="00E71C0E"/>
    <w:rsid w:val="00E71D13"/>
    <w:rsid w:val="00E728E3"/>
    <w:rsid w:val="00E72CD1"/>
    <w:rsid w:val="00E72FDF"/>
    <w:rsid w:val="00E7590D"/>
    <w:rsid w:val="00E760B5"/>
    <w:rsid w:val="00E766C3"/>
    <w:rsid w:val="00E7675E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093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9B1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7B8"/>
    <w:rsid w:val="00EA6B97"/>
    <w:rsid w:val="00EA6DBA"/>
    <w:rsid w:val="00EA703D"/>
    <w:rsid w:val="00EA7076"/>
    <w:rsid w:val="00EA70B8"/>
    <w:rsid w:val="00EA7FCA"/>
    <w:rsid w:val="00EB04AD"/>
    <w:rsid w:val="00EB143B"/>
    <w:rsid w:val="00EB16A5"/>
    <w:rsid w:val="00EB2052"/>
    <w:rsid w:val="00EB42D3"/>
    <w:rsid w:val="00EB461B"/>
    <w:rsid w:val="00EB48B9"/>
    <w:rsid w:val="00EB4A77"/>
    <w:rsid w:val="00EB529D"/>
    <w:rsid w:val="00EB726D"/>
    <w:rsid w:val="00EB75CE"/>
    <w:rsid w:val="00EB774B"/>
    <w:rsid w:val="00EB77D7"/>
    <w:rsid w:val="00EB7A04"/>
    <w:rsid w:val="00EC05AC"/>
    <w:rsid w:val="00EC0D71"/>
    <w:rsid w:val="00EC1A25"/>
    <w:rsid w:val="00EC1E51"/>
    <w:rsid w:val="00EC1FBB"/>
    <w:rsid w:val="00EC2673"/>
    <w:rsid w:val="00EC2BA7"/>
    <w:rsid w:val="00EC2BE5"/>
    <w:rsid w:val="00EC307E"/>
    <w:rsid w:val="00EC30C7"/>
    <w:rsid w:val="00EC394A"/>
    <w:rsid w:val="00EC3A8D"/>
    <w:rsid w:val="00EC450C"/>
    <w:rsid w:val="00EC4917"/>
    <w:rsid w:val="00EC62DC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184"/>
    <w:rsid w:val="00ED5C3D"/>
    <w:rsid w:val="00ED5C61"/>
    <w:rsid w:val="00ED6C79"/>
    <w:rsid w:val="00ED7628"/>
    <w:rsid w:val="00ED77F9"/>
    <w:rsid w:val="00ED7847"/>
    <w:rsid w:val="00ED7D0C"/>
    <w:rsid w:val="00EE090B"/>
    <w:rsid w:val="00EE0C6D"/>
    <w:rsid w:val="00EE11AA"/>
    <w:rsid w:val="00EE147E"/>
    <w:rsid w:val="00EE1680"/>
    <w:rsid w:val="00EE1697"/>
    <w:rsid w:val="00EE179D"/>
    <w:rsid w:val="00EE23A1"/>
    <w:rsid w:val="00EE27F6"/>
    <w:rsid w:val="00EE2F7D"/>
    <w:rsid w:val="00EE30B3"/>
    <w:rsid w:val="00EE35F2"/>
    <w:rsid w:val="00EE3D3A"/>
    <w:rsid w:val="00EE3EC5"/>
    <w:rsid w:val="00EE505D"/>
    <w:rsid w:val="00EE57BE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43B"/>
    <w:rsid w:val="00F009A0"/>
    <w:rsid w:val="00F01339"/>
    <w:rsid w:val="00F0188C"/>
    <w:rsid w:val="00F01BB6"/>
    <w:rsid w:val="00F01F15"/>
    <w:rsid w:val="00F01FF4"/>
    <w:rsid w:val="00F02242"/>
    <w:rsid w:val="00F022B2"/>
    <w:rsid w:val="00F0252B"/>
    <w:rsid w:val="00F03121"/>
    <w:rsid w:val="00F03644"/>
    <w:rsid w:val="00F03C5D"/>
    <w:rsid w:val="00F04079"/>
    <w:rsid w:val="00F0466D"/>
    <w:rsid w:val="00F04A07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3222"/>
    <w:rsid w:val="00F134DE"/>
    <w:rsid w:val="00F136A8"/>
    <w:rsid w:val="00F13858"/>
    <w:rsid w:val="00F13B05"/>
    <w:rsid w:val="00F13B48"/>
    <w:rsid w:val="00F140EC"/>
    <w:rsid w:val="00F14291"/>
    <w:rsid w:val="00F14F67"/>
    <w:rsid w:val="00F15D36"/>
    <w:rsid w:val="00F165FA"/>
    <w:rsid w:val="00F1684A"/>
    <w:rsid w:val="00F16C59"/>
    <w:rsid w:val="00F17F52"/>
    <w:rsid w:val="00F20417"/>
    <w:rsid w:val="00F20DE2"/>
    <w:rsid w:val="00F21555"/>
    <w:rsid w:val="00F216AB"/>
    <w:rsid w:val="00F219A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7022"/>
    <w:rsid w:val="00F27926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963"/>
    <w:rsid w:val="00F37957"/>
    <w:rsid w:val="00F40566"/>
    <w:rsid w:val="00F4094D"/>
    <w:rsid w:val="00F40B08"/>
    <w:rsid w:val="00F40D48"/>
    <w:rsid w:val="00F41D4C"/>
    <w:rsid w:val="00F41D99"/>
    <w:rsid w:val="00F42193"/>
    <w:rsid w:val="00F429A8"/>
    <w:rsid w:val="00F43AC5"/>
    <w:rsid w:val="00F43D95"/>
    <w:rsid w:val="00F43E81"/>
    <w:rsid w:val="00F4401A"/>
    <w:rsid w:val="00F44551"/>
    <w:rsid w:val="00F449FF"/>
    <w:rsid w:val="00F44A56"/>
    <w:rsid w:val="00F44F4D"/>
    <w:rsid w:val="00F45411"/>
    <w:rsid w:val="00F472BE"/>
    <w:rsid w:val="00F472CD"/>
    <w:rsid w:val="00F47468"/>
    <w:rsid w:val="00F47F3C"/>
    <w:rsid w:val="00F504E4"/>
    <w:rsid w:val="00F5094B"/>
    <w:rsid w:val="00F50C7F"/>
    <w:rsid w:val="00F50D63"/>
    <w:rsid w:val="00F51F9E"/>
    <w:rsid w:val="00F52444"/>
    <w:rsid w:val="00F5254E"/>
    <w:rsid w:val="00F52CC4"/>
    <w:rsid w:val="00F52E3D"/>
    <w:rsid w:val="00F5305A"/>
    <w:rsid w:val="00F54654"/>
    <w:rsid w:val="00F55115"/>
    <w:rsid w:val="00F55570"/>
    <w:rsid w:val="00F55635"/>
    <w:rsid w:val="00F563C7"/>
    <w:rsid w:val="00F574E0"/>
    <w:rsid w:val="00F5769B"/>
    <w:rsid w:val="00F576AE"/>
    <w:rsid w:val="00F57875"/>
    <w:rsid w:val="00F57E62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606"/>
    <w:rsid w:val="00F639CF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67FF3"/>
    <w:rsid w:val="00F70584"/>
    <w:rsid w:val="00F70844"/>
    <w:rsid w:val="00F70D9C"/>
    <w:rsid w:val="00F7122E"/>
    <w:rsid w:val="00F714EA"/>
    <w:rsid w:val="00F71D02"/>
    <w:rsid w:val="00F71D60"/>
    <w:rsid w:val="00F71E4E"/>
    <w:rsid w:val="00F72246"/>
    <w:rsid w:val="00F7230D"/>
    <w:rsid w:val="00F727E4"/>
    <w:rsid w:val="00F72CA7"/>
    <w:rsid w:val="00F72F37"/>
    <w:rsid w:val="00F73775"/>
    <w:rsid w:val="00F7420D"/>
    <w:rsid w:val="00F7439F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0D"/>
    <w:rsid w:val="00F85C48"/>
    <w:rsid w:val="00F863C2"/>
    <w:rsid w:val="00F86763"/>
    <w:rsid w:val="00F8695A"/>
    <w:rsid w:val="00F86A25"/>
    <w:rsid w:val="00F86F3A"/>
    <w:rsid w:val="00F86F42"/>
    <w:rsid w:val="00F8781A"/>
    <w:rsid w:val="00F879B9"/>
    <w:rsid w:val="00F87DB9"/>
    <w:rsid w:val="00F90455"/>
    <w:rsid w:val="00F90B3E"/>
    <w:rsid w:val="00F91758"/>
    <w:rsid w:val="00F918CA"/>
    <w:rsid w:val="00F9236F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981"/>
    <w:rsid w:val="00F97C5A"/>
    <w:rsid w:val="00FA0B8D"/>
    <w:rsid w:val="00FA0D89"/>
    <w:rsid w:val="00FA10E8"/>
    <w:rsid w:val="00FA1123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A5"/>
    <w:rsid w:val="00FB60C5"/>
    <w:rsid w:val="00FB61EE"/>
    <w:rsid w:val="00FB6BA4"/>
    <w:rsid w:val="00FC0A37"/>
    <w:rsid w:val="00FC0B69"/>
    <w:rsid w:val="00FC1068"/>
    <w:rsid w:val="00FC19E8"/>
    <w:rsid w:val="00FC1B51"/>
    <w:rsid w:val="00FC1DCC"/>
    <w:rsid w:val="00FC2670"/>
    <w:rsid w:val="00FC3985"/>
    <w:rsid w:val="00FC4A0B"/>
    <w:rsid w:val="00FC4DEA"/>
    <w:rsid w:val="00FC52A1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AD1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605F"/>
    <w:rsid w:val="00FE60DF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33C9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82EC7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B50006"/>
    <w:pPr>
      <w:numPr>
        <w:ilvl w:val="3"/>
        <w:numId w:val="34"/>
      </w:numPr>
      <w:ind w:left="2127" w:hanging="851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B50006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C3F7AA5FA4443F5A9C926EF57094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8A5FD4-95BB-4DA8-8830-636630759505}"/>
      </w:docPartPr>
      <w:docPartBody>
        <w:p w:rsidR="00D247F1" w:rsidRDefault="00D247F1" w:rsidP="00D247F1">
          <w:pPr>
            <w:pStyle w:val="8C3F7AA5FA4443F5A9C926EF570944BF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177C2"/>
    <w:rsid w:val="00073B3E"/>
    <w:rsid w:val="000874EA"/>
    <w:rsid w:val="000F0A07"/>
    <w:rsid w:val="00162D46"/>
    <w:rsid w:val="00334141"/>
    <w:rsid w:val="0034757F"/>
    <w:rsid w:val="00396650"/>
    <w:rsid w:val="003F7054"/>
    <w:rsid w:val="004D287B"/>
    <w:rsid w:val="00525EC6"/>
    <w:rsid w:val="00555740"/>
    <w:rsid w:val="005D671E"/>
    <w:rsid w:val="00666CAD"/>
    <w:rsid w:val="006B20E5"/>
    <w:rsid w:val="00864DDF"/>
    <w:rsid w:val="008854CE"/>
    <w:rsid w:val="008B220A"/>
    <w:rsid w:val="009C116D"/>
    <w:rsid w:val="009C7539"/>
    <w:rsid w:val="00A174BF"/>
    <w:rsid w:val="00A3628F"/>
    <w:rsid w:val="00A60B21"/>
    <w:rsid w:val="00A85C9B"/>
    <w:rsid w:val="00C44945"/>
    <w:rsid w:val="00C45B45"/>
    <w:rsid w:val="00CB4E4B"/>
    <w:rsid w:val="00CB59C6"/>
    <w:rsid w:val="00CB7D1B"/>
    <w:rsid w:val="00CE0534"/>
    <w:rsid w:val="00D247F1"/>
    <w:rsid w:val="00D53551"/>
    <w:rsid w:val="00D72AA2"/>
    <w:rsid w:val="00DA0DC3"/>
    <w:rsid w:val="00DB52C8"/>
    <w:rsid w:val="00DC2984"/>
    <w:rsid w:val="00E25CAE"/>
    <w:rsid w:val="00E333C8"/>
    <w:rsid w:val="00EC2BE5"/>
    <w:rsid w:val="00EF37F7"/>
    <w:rsid w:val="00F63606"/>
    <w:rsid w:val="00FB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4757F"/>
    <w:rPr>
      <w:color w:val="808080"/>
    </w:rPr>
  </w:style>
  <w:style w:type="paragraph" w:customStyle="1" w:styleId="0BB1881C069F4F75BE4328F20A02EF06">
    <w:name w:val="0BB1881C069F4F75BE4328F20A02EF06"/>
    <w:rsid w:val="00D247F1"/>
  </w:style>
  <w:style w:type="paragraph" w:customStyle="1" w:styleId="1B95999DA9CB438EB73ADDC8BF99F399">
    <w:name w:val="1B95999DA9CB438EB73ADDC8BF99F399"/>
    <w:rsid w:val="00D247F1"/>
  </w:style>
  <w:style w:type="paragraph" w:customStyle="1" w:styleId="BEF9310CF2214A849951DCB778D94313">
    <w:name w:val="BEF9310CF2214A849951DCB778D94313"/>
    <w:rsid w:val="00D247F1"/>
  </w:style>
  <w:style w:type="paragraph" w:customStyle="1" w:styleId="9319EE22776847FCAC4BD7D636521918">
    <w:name w:val="9319EE22776847FCAC4BD7D636521918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6125034F872C4F11934910FB5C08D1FC">
    <w:name w:val="6125034F872C4F11934910FB5C08D1FC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139AD0A791AD4DE49EE06D72A076147F">
    <w:name w:val="139AD0A791AD4DE49EE06D72A076147F"/>
    <w:rsid w:val="00D247F1"/>
  </w:style>
  <w:style w:type="paragraph" w:customStyle="1" w:styleId="2A7F409DA7974DFB9E899E7B54BEFB44">
    <w:name w:val="2A7F409DA7974DFB9E899E7B54BEFB44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3CC06DDCFF45ACBB31D3FBC8350D10">
    <w:name w:val="553CC06DDCFF45ACBB31D3FBC8350D10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143C35341C4D4FC287FA42A0897E719B">
    <w:name w:val="143C35341C4D4FC287FA42A0897E719B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F40CE23675824883B84A687798CA5614">
    <w:name w:val="F40CE23675824883B84A687798CA5614"/>
    <w:rsid w:val="00D247F1"/>
  </w:style>
  <w:style w:type="paragraph" w:customStyle="1" w:styleId="F8243EF2E1164EA782B5A1E6BADB1635">
    <w:name w:val="F8243EF2E1164EA782B5A1E6BADB1635"/>
    <w:rsid w:val="00D247F1"/>
  </w:style>
  <w:style w:type="paragraph" w:customStyle="1" w:styleId="E72F73DE53304BA69993E9464A883880">
    <w:name w:val="E72F73DE53304BA69993E9464A883880"/>
    <w:rsid w:val="00D247F1"/>
  </w:style>
  <w:style w:type="paragraph" w:customStyle="1" w:styleId="49B9645863AB443CAD868EEBCD1CA640">
    <w:name w:val="49B9645863AB443CAD868EEBCD1CA640"/>
    <w:rsid w:val="00D247F1"/>
  </w:style>
  <w:style w:type="paragraph" w:customStyle="1" w:styleId="50F6CAA0A05C4058A11C9C6893904218">
    <w:name w:val="50F6CAA0A05C4058A11C9C6893904218"/>
    <w:rsid w:val="00D247F1"/>
  </w:style>
  <w:style w:type="paragraph" w:customStyle="1" w:styleId="8C3F7AA5FA4443F5A9C926EF570944BF">
    <w:name w:val="8C3F7AA5FA4443F5A9C926EF570944BF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PGE Energetyka Kolejowa Operator sp. z o.o.</PublishDate>
  <Abstract/>
  <CompanyAddress>Modernizacja ogrodzeń podstacji trakcyjnych i stacji transformatorowych</CompanyAddress>
  <CompanyPhone/>
  <CompanyFax>90 dni</CompanyFax>
  <CompanyEmail>wskaż wartość wadium</CompanyEmail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2, 3, 7 do SWZ.docx</dmsv2BaseFileName>
    <dmsv2BaseDisplayName xmlns="http://schemas.microsoft.com/sharepoint/v3">Załączniki 2, 3, 7 do SWZ</dmsv2BaseDisplayName>
    <dmsv2SWPP2ObjectNumber xmlns="http://schemas.microsoft.com/sharepoint/v3">POST/HZ/EO/HZL/00060/2026                         </dmsv2SWPP2ObjectNumber>
    <dmsv2SWPP2SumMD5 xmlns="http://schemas.microsoft.com/sharepoint/v3">917464744be128c7fe7a28a492d56af3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712168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24977330</dmsv2BaseClientSystemDocumentID>
    <dmsv2BaseModifiedByID xmlns="http://schemas.microsoft.com/sharepoint/v3">1A600020</dmsv2BaseModifiedByID>
    <dmsv2BaseCreatedByID xmlns="http://schemas.microsoft.com/sharepoint/v3">1A600020</dmsv2BaseCreatedByID>
    <dmsv2SWPP2ObjectDepartment xmlns="http://schemas.microsoft.com/sharepoint/v3">00000001001j00000002</dmsv2SWPP2ObjectDepartment>
    <dmsv2SWPP2ObjectName xmlns="http://schemas.microsoft.com/sharepoint/v3">Postępowanie</dmsv2SWPP2ObjectName>
    <_dlc_DocId xmlns="a19cb1c7-c5c7-46d4-85ae-d83685407bba">FJ3FSM7XJ42E-1649073643-11674</_dlc_DocId>
    <_dlc_DocIdUrl xmlns="a19cb1c7-c5c7-46d4-85ae-d83685407bba">
      <Url>https://swpp2.dms.gkpge.pl/sites/43/_layouts/15/DocIdRedir.aspx?ID=FJ3FSM7XJ42E-1649073643-11674</Url>
      <Description>FJ3FSM7XJ42E-1649073643-11674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F13D32-0DB3-4AC7-B182-0206D25569D0}"/>
</file>

<file path=customXml/itemProps3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37086AC-E462-4D77-980F-1E8D3B79B9AC}"/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</Template>
  <TotalTime>44</TotalTime>
  <Pages>7</Pages>
  <Words>1903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13298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POST/HZ/EO/HZL/00060/2026</dc:creator>
  <cp:keywords/>
  <dc:description/>
  <cp:lastModifiedBy>Agnieszka Zbiciak-Matyjaśkiewicz</cp:lastModifiedBy>
  <cp:revision>15</cp:revision>
  <cp:lastPrinted>2024-07-17T17:21:00Z</cp:lastPrinted>
  <dcterms:created xsi:type="dcterms:W3CDTF">2026-04-02T12:08:00Z</dcterms:created>
  <dcterms:modified xsi:type="dcterms:W3CDTF">2026-04-15T05:31:00Z</dcterms:modified>
  <cp:category>robót budowlanych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0x010189100005634C463E24AE41908FD587B71CC0AA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{b1ba84fe-90d9-40dd-ba64-214a5793dae5}</vt:lpwstr>
  </property>
  <property fmtid="{D5CDD505-2E9C-101B-9397-08002B2CF9AE}" pid="18" name="PGEEKRefresh">
    <vt:lpwstr>False</vt:lpwstr>
  </property>
  <property fmtid="{D5CDD505-2E9C-101B-9397-08002B2CF9AE}" pid="19" name="_dlc_DocIdItemGuid">
    <vt:lpwstr>6a6a660c-4385-43c1-9f18-2ca7852f1639</vt:lpwstr>
  </property>
</Properties>
</file>